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04AAE" w:rsidR="00102AB3" w:rsidP="00102AB3" w:rsidRDefault="00102AB3" w14:paraId="d0f9bc4" w14:textId="d0f9bc4">
      <w:pPr>
        <w:jc w:val="both"/>
        <w15:collapsed w:val="false"/>
      </w:pPr>
      <w:bookmarkStart w:name="_GoBack" w:id="0"/>
      <w:bookmarkEnd w:id="0"/>
      <w:r w:rsidRPr="00304AAE">
        <w:t>REPUBLIKA HRVATSKA</w:t>
      </w:r>
    </w:p>
    <w:p w:rsidRPr="00304AAE" w:rsidR="00102AB3" w:rsidP="00102AB3" w:rsidRDefault="00102AB3">
      <w:pPr>
        <w:jc w:val="both"/>
      </w:pPr>
      <w:r w:rsidRPr="00304AAE">
        <w:t>TRGOVAČKI SUD U RIJECI</w:t>
      </w:r>
    </w:p>
    <w:p w:rsidRPr="00304AAE" w:rsidR="00102AB3" w:rsidP="00102AB3" w:rsidRDefault="00102AB3">
      <w:pPr>
        <w:jc w:val="both"/>
      </w:pPr>
      <w:r w:rsidRPr="00304AAE">
        <w:t>ZADARSKA 1 i 3</w:t>
      </w:r>
    </w:p>
    <w:p w:rsidRPr="00304AAE" w:rsidR="00102AB3" w:rsidP="00102AB3" w:rsidRDefault="00102AB3">
      <w:pPr>
        <w:jc w:val="both"/>
      </w:pPr>
    </w:p>
    <w:p w:rsidRPr="00304AAE" w:rsidR="0010451F" w:rsidP="00102AB3" w:rsidRDefault="0010451F">
      <w:pPr>
        <w:jc w:val="both"/>
      </w:pPr>
    </w:p>
    <w:p w:rsidRPr="00304AAE" w:rsidR="00102AB3" w:rsidP="00102AB3" w:rsidRDefault="00102AB3">
      <w:pPr>
        <w:jc w:val="center"/>
      </w:pPr>
      <w:r w:rsidRPr="00304AAE">
        <w:t>Z A P I S N I K</w:t>
      </w:r>
    </w:p>
    <w:p w:rsidRPr="00304AAE" w:rsidR="00102AB3" w:rsidP="00102AB3" w:rsidRDefault="00102AB3">
      <w:pPr>
        <w:jc w:val="center"/>
      </w:pPr>
      <w:r w:rsidRPr="00304AAE">
        <w:t xml:space="preserve">od </w:t>
      </w:r>
      <w:r w:rsidR="00E55020">
        <w:t>19</w:t>
      </w:r>
      <w:r w:rsidR="0076312A">
        <w:t>. veljače 2021</w:t>
      </w:r>
      <w:r w:rsidRPr="00304AAE" w:rsidR="00BB74D5">
        <w:t>.</w:t>
      </w:r>
      <w:r w:rsidR="004F39F5">
        <w:t xml:space="preserve"> godine</w:t>
      </w:r>
    </w:p>
    <w:p w:rsidRPr="00304AAE" w:rsidR="00102AB3" w:rsidP="00102AB3" w:rsidRDefault="00102AB3">
      <w:pPr>
        <w:jc w:val="center"/>
      </w:pPr>
      <w:r w:rsidRPr="00304AAE">
        <w:t>s ročišta za glasovanje o planu restrukturiranja</w:t>
      </w:r>
    </w:p>
    <w:p w:rsidRPr="00304AAE" w:rsidR="00102AB3" w:rsidP="00102AB3" w:rsidRDefault="00102AB3">
      <w:pPr>
        <w:jc w:val="center"/>
      </w:pPr>
      <w:r w:rsidRPr="00304AAE">
        <w:t xml:space="preserve">trgovačkog društva </w:t>
      </w:r>
      <w:r w:rsidRPr="0076312A" w:rsidR="0076312A">
        <w:rPr>
          <w:rFonts w:eastAsia="MS Mincho"/>
        </w:rPr>
        <w:t>AMVE KRK društvo s ograničenom odgovornošću za trgovinu, građenje</w:t>
      </w:r>
      <w:r w:rsidR="0076312A">
        <w:rPr>
          <w:rFonts w:eastAsia="MS Mincho"/>
        </w:rPr>
        <w:t xml:space="preserve"> i turistička agencija, Delnice</w:t>
      </w:r>
      <w:r w:rsidR="00304AAE">
        <w:rPr>
          <w:rFonts w:eastAsia="MS Mincho"/>
        </w:rPr>
        <w:t>.</w:t>
      </w:r>
    </w:p>
    <w:p w:rsidRPr="00304AAE" w:rsidR="00102AB3" w:rsidP="00102AB3" w:rsidRDefault="00102AB3">
      <w:pPr>
        <w:jc w:val="both"/>
      </w:pPr>
    </w:p>
    <w:p w:rsidRPr="00304AAE" w:rsidR="0010451F" w:rsidP="00102AB3" w:rsidRDefault="0010451F">
      <w:pPr>
        <w:jc w:val="both"/>
      </w:pPr>
    </w:p>
    <w:p w:rsidRPr="00304AAE" w:rsidR="00102AB3" w:rsidP="00102AB3" w:rsidRDefault="00102AB3">
      <w:pPr>
        <w:jc w:val="both"/>
      </w:pPr>
      <w:r w:rsidRPr="00304AAE">
        <w:t>OD SUDA NAZOČNI:</w:t>
      </w:r>
    </w:p>
    <w:p w:rsidRPr="00304AAE" w:rsidR="00102AB3" w:rsidP="00102AB3" w:rsidRDefault="00102AB3">
      <w:pPr>
        <w:jc w:val="both"/>
      </w:pPr>
      <w:r w:rsidRPr="00304AAE">
        <w:t>Daniela Korlević, sudac</w:t>
      </w:r>
    </w:p>
    <w:p w:rsidRPr="00304AAE" w:rsidR="00102AB3" w:rsidP="00102AB3" w:rsidRDefault="00102AB3">
      <w:pPr>
        <w:jc w:val="both"/>
      </w:pPr>
      <w:r w:rsidRPr="00304AAE">
        <w:t>Dajana Jurković, zapisničar</w:t>
      </w:r>
    </w:p>
    <w:p w:rsidRPr="00304AAE" w:rsidR="00102AB3" w:rsidP="00102AB3" w:rsidRDefault="00102AB3">
      <w:pPr>
        <w:jc w:val="both"/>
      </w:pPr>
    </w:p>
    <w:p w:rsidRPr="00304AAE" w:rsidR="00102AB3" w:rsidP="00102AB3" w:rsidRDefault="00102AB3">
      <w:pPr>
        <w:jc w:val="center"/>
      </w:pPr>
      <w:r w:rsidRPr="00304AAE">
        <w:t>Početak u 10:00 sati</w:t>
      </w:r>
    </w:p>
    <w:p w:rsidR="00102AB3" w:rsidP="00102AB3" w:rsidRDefault="00102AB3">
      <w:pPr>
        <w:jc w:val="both"/>
      </w:pPr>
    </w:p>
    <w:p w:rsidR="00304AAE" w:rsidP="00102AB3" w:rsidRDefault="00304AAE">
      <w:pPr>
        <w:jc w:val="both"/>
      </w:pPr>
    </w:p>
    <w:p w:rsidRPr="00C067C5" w:rsidR="00C771F3" w:rsidP="00C771F3" w:rsidRDefault="00304AAE">
      <w:pPr>
        <w:jc w:val="both"/>
      </w:pPr>
      <w:r w:rsidRPr="00505D70">
        <w:tab/>
      </w:r>
      <w:r w:rsidRPr="004F39F5" w:rsidR="004F39F5">
        <w:t xml:space="preserve">Utvrđuje se da je ročištu pristupio </w:t>
      </w:r>
      <w:r w:rsidR="0076312A">
        <w:t>Boris Debelić</w:t>
      </w:r>
      <w:r w:rsidRPr="004F39F5" w:rsidR="004F39F5">
        <w:t>, povjerenik</w:t>
      </w:r>
      <w:r w:rsidR="004F39F5">
        <w:t>.</w:t>
      </w:r>
    </w:p>
    <w:p w:rsidR="00C067C5" w:rsidP="00102AB3" w:rsidRDefault="00C067C5">
      <w:pPr>
        <w:jc w:val="both"/>
      </w:pPr>
    </w:p>
    <w:p w:rsidRPr="00840BCC" w:rsidR="00BC2437" w:rsidP="00BC2437" w:rsidRDefault="00BC2437">
      <w:pPr>
        <w:ind w:firstLine="708"/>
        <w:jc w:val="both"/>
      </w:pPr>
      <w:r w:rsidRPr="00840BCC">
        <w:t>Utvrđu</w:t>
      </w:r>
      <w:r w:rsidR="001442BE">
        <w:t>je se da je za dužnika pristupila</w:t>
      </w:r>
      <w:r w:rsidRPr="00840BCC">
        <w:t xml:space="preserve"> pun. Katarina Šentija, odvj., prema specijalnoj punomoći OD Jujnović, Lučić, Matković </w:t>
      </w:r>
      <w:r w:rsidR="001442BE">
        <w:t xml:space="preserve">koja prileži </w:t>
      </w:r>
      <w:r w:rsidRPr="00840BCC">
        <w:t>u spis</w:t>
      </w:r>
      <w:r w:rsidR="001442BE">
        <w:t>u</w:t>
      </w:r>
      <w:r w:rsidRPr="00840BCC">
        <w:t>.</w:t>
      </w:r>
    </w:p>
    <w:p w:rsidRPr="00304AAE" w:rsidR="00C067C5" w:rsidP="00102AB3" w:rsidRDefault="00C067C5">
      <w:pPr>
        <w:jc w:val="both"/>
      </w:pPr>
    </w:p>
    <w:p w:rsidR="0010451F" w:rsidP="001442BE" w:rsidRDefault="00102AB3">
      <w:pPr>
        <w:ind w:firstLine="708"/>
        <w:jc w:val="both"/>
      </w:pPr>
      <w:r w:rsidRPr="00304AAE">
        <w:t xml:space="preserve">Utvrđuje se da </w:t>
      </w:r>
      <w:r w:rsidR="001442BE">
        <w:t>nitko od vjerovnika nije pristupio.</w:t>
      </w:r>
      <w:r w:rsidRPr="00304AAE">
        <w:t xml:space="preserve"> </w:t>
      </w:r>
    </w:p>
    <w:p w:rsidRPr="00304AAE" w:rsidR="00E55020" w:rsidP="00D50E2A" w:rsidRDefault="00E55020">
      <w:pPr>
        <w:jc w:val="both"/>
      </w:pPr>
    </w:p>
    <w:p w:rsidRPr="004F6ACA" w:rsidR="004F6ACA" w:rsidP="004F6ACA" w:rsidRDefault="004F6ACA">
      <w:pPr>
        <w:ind w:firstLine="708"/>
        <w:jc w:val="both"/>
      </w:pPr>
      <w:r w:rsidRPr="004F6ACA">
        <w:t>Utvrđuje se da je u spis dostavljen izmijenjeni plan restrukturiranja dužnika</w:t>
      </w:r>
      <w:r>
        <w:t xml:space="preserve"> od</w:t>
      </w:r>
      <w:r w:rsidRPr="004F6ACA">
        <w:t xml:space="preserve"> </w:t>
      </w:r>
      <w:r w:rsidR="0076312A">
        <w:t>19. studenog 2020</w:t>
      </w:r>
      <w:r w:rsidRPr="004F6ACA">
        <w:t xml:space="preserve">. godine, koji je objavljen na mrežnoj stranici e-Oglasne ploče sudova dana </w:t>
      </w:r>
      <w:r w:rsidR="0076312A">
        <w:t>20. studenog</w:t>
      </w:r>
      <w:r>
        <w:t xml:space="preserve"> 2020</w:t>
      </w:r>
      <w:r w:rsidRPr="004F6ACA">
        <w:t>. godine.</w:t>
      </w:r>
    </w:p>
    <w:p w:rsidRPr="004F6ACA" w:rsidR="004F6ACA" w:rsidP="004F6ACA" w:rsidRDefault="004F6ACA">
      <w:pPr>
        <w:ind w:firstLine="708"/>
        <w:jc w:val="both"/>
      </w:pPr>
    </w:p>
    <w:p w:rsidRPr="004F6ACA" w:rsidR="004F6ACA" w:rsidP="00E55020" w:rsidRDefault="004F6ACA">
      <w:pPr>
        <w:ind w:firstLine="708"/>
        <w:jc w:val="both"/>
      </w:pPr>
      <w:r w:rsidRPr="004F6ACA">
        <w:t xml:space="preserve">Utvrđuje se da je predmet današnjeg ročišta glasovanje o </w:t>
      </w:r>
      <w:r>
        <w:t xml:space="preserve">izmijenjenom </w:t>
      </w:r>
      <w:r w:rsidRPr="004F6ACA">
        <w:t xml:space="preserve">planu restrukturiranja trgovačkog društva </w:t>
      </w:r>
      <w:r w:rsidRPr="0076312A" w:rsidR="0076312A">
        <w:t>AMVE KRK društvo s ograničenom odgovornošću za trgovinu, građenje i turistička agencija, Delnice</w:t>
      </w:r>
      <w:r w:rsidRPr="004F6ACA">
        <w:t>.</w:t>
      </w:r>
    </w:p>
    <w:p w:rsidR="004F6ACA" w:rsidP="004F6ACA" w:rsidRDefault="004F6ACA">
      <w:pPr>
        <w:ind w:firstLine="708"/>
        <w:jc w:val="both"/>
      </w:pPr>
    </w:p>
    <w:p w:rsidRPr="00E55020" w:rsidR="00E55020" w:rsidP="00E55020" w:rsidRDefault="00E55020">
      <w:pPr>
        <w:ind w:firstLine="708"/>
        <w:jc w:val="both"/>
      </w:pPr>
      <w:r w:rsidRPr="00E55020">
        <w:t>Utvrđuje se da je dužnik podneskom od 12. veljače 2021. godine dostavio sudu očitovanje na navode povjerenika iznesene u podnesku od 28. siječnja 2021. godine. U podnesku dužnik navodi da podaci koje je prethodno dostavio povjereniku predstavl</w:t>
      </w:r>
      <w:r w:rsidR="0054562D">
        <w:t>jaju podatke samo za maticu u Republici Hrvatskoj</w:t>
      </w:r>
      <w:r w:rsidRPr="00E55020">
        <w:t>, a da se konsolidirani podaci u podružnicu u Republici Hrvatskoj i podružnicu u Republici Sloveniji dostavljaju uz podnesak od 12.</w:t>
      </w:r>
      <w:r w:rsidR="00815D75">
        <w:t xml:space="preserve"> </w:t>
      </w:r>
      <w:r w:rsidRPr="00E55020">
        <w:t>veljače 2021. godine. Međutim u podnesku dužnik je Konsolidirane podatke ispustio priložiti.</w:t>
      </w:r>
    </w:p>
    <w:p w:rsidRPr="00E55020" w:rsidR="00E55020" w:rsidP="00E55020" w:rsidRDefault="00E55020">
      <w:pPr>
        <w:ind w:firstLine="708"/>
        <w:jc w:val="both"/>
      </w:pPr>
      <w:r w:rsidRPr="00E55020">
        <w:t>Dužnik je uz podnesak od 17. veljače 2021. godine na e-stranicama suda objavljen 18. veljače 2021.</w:t>
      </w:r>
      <w:r w:rsidR="00913C8A">
        <w:t xml:space="preserve"> </w:t>
      </w:r>
      <w:r w:rsidRPr="00E55020">
        <w:t>godine priložio konsolidirane podatke koji obuhvaćaju maticu u RH i podružnicu u RSL i isti u bitnome iznose:</w:t>
      </w:r>
    </w:p>
    <w:p w:rsidRPr="00E55020" w:rsidR="00E55020" w:rsidP="00E55020" w:rsidRDefault="00E55020">
      <w:pPr>
        <w:ind w:firstLine="708"/>
        <w:jc w:val="both"/>
      </w:pPr>
      <w:r w:rsidRPr="00E55020">
        <w:t>- ukupna konsolidirana bruto bilanca na dan 31.</w:t>
      </w:r>
      <w:r w:rsidR="00815D75">
        <w:t xml:space="preserve"> prosinca </w:t>
      </w:r>
      <w:r w:rsidRPr="00E55020">
        <w:t>2020.</w:t>
      </w:r>
      <w:r w:rsidR="00815D75">
        <w:t xml:space="preserve"> </w:t>
      </w:r>
      <w:r w:rsidRPr="00E55020">
        <w:t>god. iznosi 157.012.255,57 kn</w:t>
      </w:r>
    </w:p>
    <w:p w:rsidRPr="00E55020" w:rsidR="00E55020" w:rsidP="00E55020" w:rsidRDefault="00E55020">
      <w:pPr>
        <w:ind w:firstLine="708"/>
        <w:jc w:val="both"/>
      </w:pPr>
      <w:r w:rsidRPr="00E55020">
        <w:t>- ukupan konsolidirani dobitak za 2020.</w:t>
      </w:r>
      <w:r w:rsidR="00913C8A">
        <w:t xml:space="preserve"> </w:t>
      </w:r>
      <w:r w:rsidRPr="00E55020">
        <w:t>godinu iznosi 8.866.646,83 kn</w:t>
      </w:r>
    </w:p>
    <w:p w:rsidRPr="00E55020" w:rsidR="00E55020" w:rsidP="00E55020" w:rsidRDefault="00E55020">
      <w:pPr>
        <w:ind w:firstLine="708"/>
        <w:jc w:val="both"/>
      </w:pPr>
      <w:r w:rsidRPr="00E55020">
        <w:t>Zaključno povjerenik ima povjerenja u predloženi plan restrukturiranja.</w:t>
      </w:r>
    </w:p>
    <w:p w:rsidR="00E55020" w:rsidP="004F6ACA" w:rsidRDefault="00E55020">
      <w:pPr>
        <w:ind w:firstLine="708"/>
        <w:jc w:val="both"/>
      </w:pPr>
    </w:p>
    <w:p w:rsidR="00913C8A" w:rsidP="004F6ACA" w:rsidRDefault="00913C8A">
      <w:pPr>
        <w:ind w:firstLine="708"/>
        <w:jc w:val="both"/>
      </w:pPr>
    </w:p>
    <w:p w:rsidRPr="004F6ACA" w:rsidR="00E55020" w:rsidP="006A2CD2" w:rsidRDefault="00E55020">
      <w:pPr>
        <w:jc w:val="both"/>
      </w:pPr>
    </w:p>
    <w:p w:rsidRPr="004F6ACA" w:rsidR="004F6ACA" w:rsidP="004F6ACA" w:rsidRDefault="004F6ACA">
      <w:pPr>
        <w:ind w:firstLine="708"/>
        <w:jc w:val="both"/>
      </w:pPr>
      <w:r w:rsidRPr="004F6ACA">
        <w:lastRenderedPageBreak/>
        <w:t>Prelazi se na glasovanje o planu restrukturiranja dužnika.</w:t>
      </w:r>
    </w:p>
    <w:p w:rsidRPr="004F6ACA" w:rsidR="004F6ACA" w:rsidP="004F6ACA" w:rsidRDefault="004F6ACA">
      <w:pPr>
        <w:ind w:firstLine="708"/>
        <w:jc w:val="both"/>
      </w:pPr>
    </w:p>
    <w:p w:rsidRPr="00D84630" w:rsidR="00C067C5" w:rsidP="00D84630" w:rsidRDefault="004F6ACA">
      <w:pPr>
        <w:ind w:firstLine="708"/>
        <w:jc w:val="both"/>
      </w:pPr>
      <w:r w:rsidRPr="004F6ACA">
        <w:t>Pravo glasa u smislu čl.57. Stečajnog zakona imaju:</w:t>
      </w:r>
    </w:p>
    <w:tbl>
      <w:tblPr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567"/>
        <w:gridCol w:w="3261"/>
        <w:gridCol w:w="1417"/>
        <w:gridCol w:w="2410"/>
        <w:gridCol w:w="1417"/>
      </w:tblGrid>
      <w:tr w:rsidRPr="00190E70" w:rsidR="00A7458E" w:rsidTr="00823FD3">
        <w:trPr>
          <w:trHeight w:val="495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90E70" w:rsidR="0087407E" w:rsidP="00190E70" w:rsidRDefault="0087407E">
            <w:pPr>
              <w:pStyle w:val="Odlomakpopisa"/>
              <w:ind w:left="709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01</w:t>
            </w:r>
          </w:p>
          <w:p w:rsidRPr="00190E70" w:rsidR="0087407E" w:rsidP="00190E70" w:rsidRDefault="0087407E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Rbr.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90E70" w:rsidR="0087407E" w:rsidP="00190E70" w:rsidRDefault="0087407E">
            <w:pPr>
              <w:pStyle w:val="Odlomakpopisa"/>
              <w:ind w:left="-107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Naziv vjerovnika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90E70" w:rsidR="0087407E" w:rsidP="00190E70" w:rsidRDefault="0087407E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OIB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90E70" w:rsidR="0087407E" w:rsidP="00190E70" w:rsidRDefault="0087407E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Adresa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90E70" w:rsidR="0087407E" w:rsidP="00190E70" w:rsidRDefault="0087407E">
            <w:pPr>
              <w:pStyle w:val="Odlomakpopisa"/>
              <w:ind w:left="-102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Iznos utvrđene tražbine (kn)</w:t>
            </w:r>
          </w:p>
        </w:tc>
      </w:tr>
      <w:tr w:rsidRPr="00190E70" w:rsidR="00307889" w:rsidTr="00823FD3">
        <w:trPr>
          <w:trHeight w:val="658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AK4 VZDRŽEVANJE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SI30605318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Celovška c</w:t>
            </w:r>
            <w:r w:rsidRPr="00190E70">
              <w:rPr>
                <w:sz w:val="20"/>
                <w:szCs w:val="20"/>
              </w:rPr>
              <w:t xml:space="preserve">esta 79 </w:t>
            </w:r>
            <w:r w:rsidRPr="00190E70">
              <w:rPr>
                <w:sz w:val="20"/>
                <w:szCs w:val="20"/>
              </w:rPr>
              <w:br/>
              <w:t>1000 Ljubljana</w:t>
            </w:r>
            <w:r>
              <w:rPr>
                <w:sz w:val="20"/>
                <w:szCs w:val="20"/>
              </w:rPr>
              <w:t>,</w:t>
            </w:r>
            <w:r w:rsidRPr="00190E70">
              <w:rPr>
                <w:sz w:val="20"/>
                <w:szCs w:val="20"/>
              </w:rPr>
              <w:br/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5.115.209,47</w:t>
            </w:r>
          </w:p>
        </w:tc>
      </w:tr>
      <w:tr w:rsidRPr="00190E70" w:rsidR="00307889" w:rsidTr="00823FD3">
        <w:trPr>
          <w:trHeight w:val="348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pStyle w:val="Odlomakpopisa"/>
              <w:ind w:left="709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AL PROJEKT, ALEŠ DIMEC S.P.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SI20374585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Lopata 34, 3000 Celje</w:t>
            </w:r>
            <w:r>
              <w:rPr>
                <w:sz w:val="20"/>
                <w:szCs w:val="20"/>
              </w:rPr>
              <w:t>,</w:t>
            </w:r>
            <w:r w:rsidRPr="00190E70">
              <w:rPr>
                <w:sz w:val="20"/>
                <w:szCs w:val="20"/>
              </w:rPr>
              <w:br/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7.609,23</w:t>
            </w:r>
          </w:p>
        </w:tc>
      </w:tr>
      <w:tr w:rsidRPr="00190E70" w:rsidR="00307889" w:rsidTr="00823FD3">
        <w:trPr>
          <w:trHeight w:val="641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pStyle w:val="Odlomakpopisa"/>
              <w:ind w:left="709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BA SVETOVANJE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SI97738239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Dunajska 191, 1000 Ljubljana</w:t>
            </w:r>
            <w:r>
              <w:rPr>
                <w:sz w:val="20"/>
                <w:szCs w:val="20"/>
              </w:rPr>
              <w:t>,</w:t>
            </w:r>
            <w:r w:rsidRPr="00190E70">
              <w:rPr>
                <w:sz w:val="20"/>
                <w:szCs w:val="20"/>
              </w:rPr>
              <w:br/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5.221,83</w:t>
            </w:r>
          </w:p>
        </w:tc>
      </w:tr>
      <w:tr w:rsidRPr="00190E70" w:rsidR="00307889" w:rsidTr="00823FD3">
        <w:trPr>
          <w:trHeight w:val="551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BENT EXCELLENT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SI40712095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Dragomelj 82, 1230 Domžale</w:t>
            </w:r>
            <w:r>
              <w:rPr>
                <w:sz w:val="20"/>
                <w:szCs w:val="20"/>
              </w:rPr>
              <w:t>, S</w:t>
            </w:r>
            <w:r w:rsidRPr="00190E70">
              <w:rPr>
                <w:sz w:val="20"/>
                <w:szCs w:val="20"/>
              </w:rPr>
              <w:t>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3.369,82</w:t>
            </w:r>
          </w:p>
        </w:tc>
      </w:tr>
      <w:tr w:rsidRPr="00190E70" w:rsidR="00307889" w:rsidTr="00823FD3">
        <w:trPr>
          <w:trHeight w:val="539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5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3FD3" w:rsidP="00190E70" w:rsidRDefault="00823FD3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BIROKRAT IT </w:t>
            </w:r>
            <w:r w:rsidRPr="00190E70" w:rsidR="00D85C7C">
              <w:rPr>
                <w:sz w:val="20"/>
                <w:szCs w:val="20"/>
              </w:rPr>
              <w:t>d.o.o.</w:t>
            </w:r>
          </w:p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SI84046597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Dunajska 191, 1000 Ljubljana</w:t>
            </w:r>
            <w:r>
              <w:rPr>
                <w:sz w:val="20"/>
                <w:szCs w:val="20"/>
              </w:rPr>
              <w:t>,</w:t>
            </w:r>
          </w:p>
          <w:p w:rsidRPr="00190E70" w:rsidR="00307889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2.172,28</w:t>
            </w:r>
          </w:p>
        </w:tc>
      </w:tr>
      <w:tr w:rsidRPr="00190E70" w:rsidR="00307889" w:rsidTr="00823FD3">
        <w:trPr>
          <w:trHeight w:val="397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pStyle w:val="Odlomakpopisa"/>
              <w:ind w:left="709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6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BONAMICO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SI62842708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Velnarjeva Ulica 8, 1000 Ljubljana</w:t>
            </w:r>
            <w:r>
              <w:rPr>
                <w:sz w:val="20"/>
                <w:szCs w:val="20"/>
              </w:rPr>
              <w:t>, S</w:t>
            </w:r>
            <w:r w:rsidRPr="00190E70">
              <w:rPr>
                <w:sz w:val="20"/>
                <w:szCs w:val="20"/>
              </w:rPr>
              <w:t>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5.585,18</w:t>
            </w:r>
          </w:p>
        </w:tc>
      </w:tr>
      <w:tr w:rsidRPr="00190E70" w:rsidR="00307889" w:rsidTr="00823FD3">
        <w:trPr>
          <w:trHeight w:val="541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7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CELJSKE MESNINE </w:t>
            </w:r>
            <w:r w:rsidRPr="00190E70" w:rsidR="00D85C7C">
              <w:rPr>
                <w:sz w:val="20"/>
                <w:szCs w:val="20"/>
              </w:rPr>
              <w:t>d.o.o.</w:t>
            </w:r>
          </w:p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SI73291978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Cesta V Trnovlje 17, 3000 Celje</w:t>
            </w:r>
            <w:r>
              <w:rPr>
                <w:sz w:val="20"/>
                <w:szCs w:val="20"/>
              </w:rPr>
              <w:t>,</w:t>
            </w:r>
          </w:p>
          <w:p w:rsidRPr="00190E70" w:rsidR="00307889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25222D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3.655,86</w:t>
            </w:r>
          </w:p>
        </w:tc>
      </w:tr>
      <w:tr w:rsidRPr="00190E70" w:rsidR="0025222D" w:rsidTr="00823FD3">
        <w:trPr>
          <w:trHeight w:val="56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25222D" w:rsidP="00190E70" w:rsidRDefault="0025222D">
            <w:pPr>
              <w:pStyle w:val="Odlomakpopisa"/>
              <w:ind w:left="709"/>
              <w:jc w:val="center"/>
              <w:rPr>
                <w:sz w:val="20"/>
                <w:szCs w:val="20"/>
              </w:rPr>
            </w:pPr>
          </w:p>
          <w:p w:rsidRPr="00190E70" w:rsidR="0025222D" w:rsidP="00190E70" w:rsidRDefault="0025222D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8.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25222D" w:rsidP="00190E70" w:rsidRDefault="0025222D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CONEXIN društvo s ograničenom odgovornošću za građevinarstvo i usluge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25222D" w:rsidP="00190E70" w:rsidRDefault="0025222D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59816734317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25222D" w:rsidP="00190E70" w:rsidRDefault="0025222D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</w:p>
          <w:p w:rsidRPr="00190E70" w:rsidR="0025222D" w:rsidP="00190E70" w:rsidRDefault="0025222D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Varaždinska </w:t>
            </w:r>
            <w:r w:rsidRPr="00190E70" w:rsidR="004773D6">
              <w:rPr>
                <w:sz w:val="20"/>
                <w:szCs w:val="20"/>
              </w:rPr>
              <w:t xml:space="preserve">20, 42240 </w:t>
            </w:r>
            <w:r w:rsidRPr="00190E70">
              <w:rPr>
                <w:sz w:val="20"/>
                <w:szCs w:val="20"/>
              </w:rPr>
              <w:t>Ivanec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/>
              <w:jc w:val="center"/>
              <w:rPr>
                <w:sz w:val="20"/>
                <w:szCs w:val="20"/>
              </w:rPr>
            </w:pPr>
          </w:p>
          <w:p w:rsidRPr="00190E70" w:rsidR="0025222D" w:rsidP="00190E70" w:rsidRDefault="0025222D">
            <w:pPr>
              <w:pStyle w:val="Odlomakpopisa"/>
              <w:ind w:left="-102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124.918,07</w:t>
            </w:r>
          </w:p>
        </w:tc>
      </w:tr>
      <w:tr w:rsidRPr="00190E70" w:rsidR="00307889" w:rsidTr="00823FD3">
        <w:trPr>
          <w:trHeight w:val="614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9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3FD3" w:rsidP="00190E70" w:rsidRDefault="00823FD3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DAVID M. KENDA</w:t>
            </w:r>
          </w:p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2309980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Bleiweisova C.30</w:t>
            </w:r>
          </w:p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1000 Ljubljana</w:t>
            </w:r>
            <w:r>
              <w:rPr>
                <w:sz w:val="20"/>
                <w:szCs w:val="20"/>
              </w:rPr>
              <w:t>,</w:t>
            </w:r>
          </w:p>
          <w:p w:rsidRPr="00190E70" w:rsidR="00307889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3.230,16</w:t>
            </w:r>
          </w:p>
        </w:tc>
      </w:tr>
      <w:tr w:rsidRPr="00190E70" w:rsidR="00307889" w:rsidTr="00823FD3">
        <w:trPr>
          <w:trHeight w:val="565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pStyle w:val="Odlomakpopisa"/>
              <w:ind w:left="709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10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DINOS </w:t>
            </w:r>
            <w:r w:rsidRPr="00190E70" w:rsidR="004773D6">
              <w:rPr>
                <w:sz w:val="20"/>
                <w:szCs w:val="20"/>
              </w:rPr>
              <w:t>d.d.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SI44905793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Šlandrova Ulica 6, 1231 Ljubljana </w:t>
            </w:r>
            <w:r>
              <w:rPr>
                <w:sz w:val="20"/>
                <w:szCs w:val="20"/>
              </w:rPr>
              <w:t>–</w:t>
            </w:r>
            <w:r w:rsidRPr="00190E70">
              <w:rPr>
                <w:sz w:val="20"/>
                <w:szCs w:val="20"/>
              </w:rPr>
              <w:t xml:space="preserve"> Črnuče</w:t>
            </w:r>
            <w:r>
              <w:rPr>
                <w:sz w:val="20"/>
                <w:szCs w:val="20"/>
              </w:rPr>
              <w:t>,</w:t>
            </w:r>
            <w:r w:rsidRPr="00190E70">
              <w:rPr>
                <w:sz w:val="20"/>
                <w:szCs w:val="20"/>
              </w:rPr>
              <w:br/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10.852,89</w:t>
            </w:r>
          </w:p>
        </w:tc>
      </w:tr>
      <w:tr w:rsidRPr="00190E70" w:rsidR="00307889" w:rsidTr="00823FD3">
        <w:trPr>
          <w:trHeight w:val="88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</w:t>
            </w:r>
            <w:r w:rsidRPr="00190E70" w:rsidR="00CC14E2">
              <w:rPr>
                <w:sz w:val="20"/>
                <w:szCs w:val="20"/>
              </w:rPr>
              <w:t>1</w:t>
            </w:r>
            <w:r w:rsidRPr="00190E70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3FD3" w:rsidP="00190E70" w:rsidRDefault="00823FD3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823FD3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Društvo za gradežništvo, trgovija, proizvodstvo i uslugi TEHNO KUĆA DOOEL uvoz-izvoz Veles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80618619939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Blagoj Gjorev 1591, 1400 Veles</w:t>
            </w:r>
            <w:r>
              <w:rPr>
                <w:sz w:val="20"/>
                <w:szCs w:val="20"/>
              </w:rPr>
              <w:t>,</w:t>
            </w:r>
          </w:p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Republika Sjeverna Makedonija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437.948,66</w:t>
            </w:r>
          </w:p>
        </w:tc>
      </w:tr>
      <w:tr w:rsidRPr="00190E70" w:rsidR="00307889" w:rsidTr="00823FD3">
        <w:trPr>
          <w:trHeight w:val="488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</w:t>
            </w:r>
            <w:r w:rsidRPr="00190E70" w:rsidR="00CC14E2">
              <w:rPr>
                <w:sz w:val="20"/>
                <w:szCs w:val="20"/>
              </w:rPr>
              <w:t>2</w:t>
            </w:r>
            <w:r w:rsidRPr="00190E70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ELEKTROINSTALACIJE BOŠTJAN ŠMERC S.P.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 82632804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Kajhova Ulica 5, 3270 Laško</w:t>
            </w:r>
            <w:r>
              <w:rPr>
                <w:sz w:val="20"/>
                <w:szCs w:val="20"/>
              </w:rPr>
              <w:t>,</w:t>
            </w:r>
            <w:r w:rsidRPr="00190E70">
              <w:rPr>
                <w:sz w:val="20"/>
                <w:szCs w:val="20"/>
              </w:rPr>
              <w:br/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7.571,72</w:t>
            </w:r>
          </w:p>
        </w:tc>
      </w:tr>
      <w:tr w:rsidRPr="00190E70" w:rsidR="00307889" w:rsidTr="00823FD3">
        <w:trPr>
          <w:trHeight w:val="482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</w:t>
            </w:r>
            <w:r w:rsidRPr="00190E70" w:rsidR="00CC14E2">
              <w:rPr>
                <w:sz w:val="20"/>
                <w:szCs w:val="20"/>
              </w:rPr>
              <w:t>3</w:t>
            </w:r>
            <w:r w:rsidRPr="00190E70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ERSTE&amp;STEIERMÄRKISCHE BANKA dioničko društvo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23057039320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Jadranski Trg </w:t>
            </w:r>
            <w:r w:rsidRPr="00190E70" w:rsidR="004773D6">
              <w:rPr>
                <w:sz w:val="20"/>
                <w:szCs w:val="20"/>
              </w:rPr>
              <w:t xml:space="preserve">3a, 51000 </w:t>
            </w:r>
            <w:r w:rsidRPr="00190E70">
              <w:rPr>
                <w:sz w:val="20"/>
                <w:szCs w:val="20"/>
              </w:rPr>
              <w:t>Rijeka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92.539,42</w:t>
            </w:r>
          </w:p>
        </w:tc>
      </w:tr>
      <w:tr w:rsidRPr="00190E70" w:rsidR="00CC14E2" w:rsidTr="00823FD3">
        <w:trPr>
          <w:trHeight w:val="564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</w:p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14.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FACILITY &amp; MAINTENANCE društvo s ograničenom odgovornošću za građenje i poslovanje nekretninama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51677707354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773D6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</w:p>
          <w:p w:rsidRPr="00190E70" w:rsidR="00CC14E2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Radićeva 13, 51300 Delnice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/>
              <w:jc w:val="center"/>
              <w:rPr>
                <w:sz w:val="20"/>
                <w:szCs w:val="20"/>
              </w:rPr>
            </w:pPr>
          </w:p>
          <w:p w:rsidRPr="00190E70" w:rsidR="00CC14E2" w:rsidP="00190E70" w:rsidRDefault="00CC14E2">
            <w:pPr>
              <w:pStyle w:val="Odlomakpopisa"/>
              <w:ind w:left="-102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72.531,74</w:t>
            </w:r>
          </w:p>
        </w:tc>
      </w:tr>
      <w:tr w:rsidRPr="00190E70" w:rsidR="00307889" w:rsidTr="00823FD3">
        <w:trPr>
          <w:trHeight w:val="406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15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Financijska agencija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85821130368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Ulica </w:t>
            </w:r>
            <w:r w:rsidRPr="00190E70" w:rsidR="004773D6">
              <w:rPr>
                <w:sz w:val="20"/>
                <w:szCs w:val="20"/>
              </w:rPr>
              <w:t xml:space="preserve">Grada </w:t>
            </w:r>
            <w:r w:rsidRPr="00190E70">
              <w:rPr>
                <w:sz w:val="20"/>
                <w:szCs w:val="20"/>
              </w:rPr>
              <w:t xml:space="preserve">Vukovara </w:t>
            </w:r>
            <w:r w:rsidRPr="00190E70" w:rsidR="004773D6">
              <w:rPr>
                <w:sz w:val="20"/>
                <w:szCs w:val="20"/>
              </w:rPr>
              <w:t xml:space="preserve">70, 10000 </w:t>
            </w:r>
            <w:r w:rsidRPr="00190E70">
              <w:rPr>
                <w:sz w:val="20"/>
                <w:szCs w:val="20"/>
              </w:rPr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4.853,18</w:t>
            </w:r>
          </w:p>
        </w:tc>
      </w:tr>
      <w:tr w:rsidRPr="00190E70" w:rsidR="00307889" w:rsidTr="00823FD3">
        <w:trPr>
          <w:trHeight w:val="40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16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ANITA FILIPOVIĆ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11439067776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Novačka Ulica 177, 10000 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20.277,50</w:t>
            </w:r>
          </w:p>
        </w:tc>
      </w:tr>
      <w:tr w:rsidRPr="00190E70" w:rsidR="00307889" w:rsidTr="00823FD3">
        <w:trPr>
          <w:trHeight w:val="408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17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HEP ELEKTRA d.o.o. za opskrbu električnom energijom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43965974818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Ulica </w:t>
            </w:r>
            <w:r w:rsidRPr="00190E70" w:rsidR="004773D6">
              <w:rPr>
                <w:sz w:val="20"/>
                <w:szCs w:val="20"/>
              </w:rPr>
              <w:t xml:space="preserve">Grada </w:t>
            </w:r>
            <w:r w:rsidRPr="00190E70">
              <w:rPr>
                <w:sz w:val="20"/>
                <w:szCs w:val="20"/>
              </w:rPr>
              <w:t xml:space="preserve">Vukovara </w:t>
            </w:r>
            <w:r w:rsidRPr="00190E70" w:rsidR="004773D6">
              <w:rPr>
                <w:sz w:val="20"/>
                <w:szCs w:val="20"/>
              </w:rPr>
              <w:t xml:space="preserve">37, 10000 </w:t>
            </w:r>
            <w:r w:rsidRPr="00190E70">
              <w:rPr>
                <w:sz w:val="20"/>
                <w:szCs w:val="20"/>
              </w:rPr>
              <w:t>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1.556,21</w:t>
            </w:r>
          </w:p>
        </w:tc>
      </w:tr>
      <w:tr w:rsidRPr="00190E70" w:rsidR="00307889" w:rsidTr="00823FD3">
        <w:trPr>
          <w:trHeight w:val="53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18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Hrvatske vode, pravna osoba za upravljanje vodama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28921383001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Ulica Grada Vukovara 220, 10000 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3.137,48</w:t>
            </w:r>
          </w:p>
        </w:tc>
      </w:tr>
      <w:tr w:rsidRPr="00190E70" w:rsidR="00307889" w:rsidTr="00823FD3">
        <w:trPr>
          <w:trHeight w:val="604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19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INTER MIG </w:t>
            </w:r>
            <w:r w:rsidRPr="00190E70" w:rsidR="00D85C7C">
              <w:rPr>
                <w:sz w:val="20"/>
                <w:szCs w:val="20"/>
              </w:rPr>
              <w:t>d.o.o.</w:t>
            </w:r>
          </w:p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PIB 106091715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Dr.</w:t>
            </w:r>
            <w:r>
              <w:rPr>
                <w:sz w:val="20"/>
                <w:szCs w:val="20"/>
              </w:rPr>
              <w:t xml:space="preserve"> </w:t>
            </w:r>
            <w:r w:rsidRPr="00190E70">
              <w:rPr>
                <w:sz w:val="20"/>
                <w:szCs w:val="20"/>
              </w:rPr>
              <w:t>Milutina Ivkovića 2 A, 11000 Beograd</w:t>
            </w:r>
            <w:r>
              <w:rPr>
                <w:sz w:val="20"/>
                <w:szCs w:val="20"/>
              </w:rPr>
              <w:t>,</w:t>
            </w:r>
          </w:p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Srbija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551.648,61</w:t>
            </w:r>
          </w:p>
        </w:tc>
      </w:tr>
      <w:tr w:rsidRPr="00190E70" w:rsidR="00307889" w:rsidTr="00823FD3">
        <w:trPr>
          <w:trHeight w:val="411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</w:t>
            </w:r>
            <w:r w:rsidRPr="00190E70" w:rsidR="00CC14E2">
              <w:rPr>
                <w:sz w:val="20"/>
                <w:szCs w:val="20"/>
              </w:rPr>
              <w:t>0</w:t>
            </w:r>
            <w:r w:rsidRPr="00190E70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IPRC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SI56833602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Regentova Cesta 40, 10000 Ljubljana</w:t>
            </w:r>
            <w:r>
              <w:rPr>
                <w:sz w:val="20"/>
                <w:szCs w:val="20"/>
              </w:rPr>
              <w:t xml:space="preserve">, </w:t>
            </w: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352,76</w:t>
            </w:r>
          </w:p>
        </w:tc>
      </w:tr>
      <w:tr w:rsidRPr="00190E70" w:rsidR="00307889" w:rsidTr="00823FD3">
        <w:trPr>
          <w:trHeight w:val="419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21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ISTRABENZ PLINI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SI89356179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Bertoki, Sermin 84 </w:t>
            </w:r>
            <w:r>
              <w:rPr>
                <w:sz w:val="20"/>
                <w:szCs w:val="20"/>
              </w:rPr>
              <w:br/>
              <w:t xml:space="preserve">6000 Koper, </w:t>
            </w: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2.122,21</w:t>
            </w:r>
          </w:p>
        </w:tc>
      </w:tr>
      <w:tr w:rsidRPr="00190E70" w:rsidR="00CC14E2" w:rsidTr="00823FD3">
        <w:trPr>
          <w:trHeight w:val="41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</w:p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22.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JANKO ČEPIN S.P.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SI11232951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CC14E2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Pot V Lešje 1, 3212 Vojnik, </w:t>
            </w: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6.8866,30</w:t>
            </w:r>
          </w:p>
        </w:tc>
      </w:tr>
      <w:tr w:rsidRPr="00190E70" w:rsidR="00307889" w:rsidTr="00823FD3">
        <w:trPr>
          <w:trHeight w:val="42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23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BOŽICA JURKOVIĆ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33285584474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Frana Supila 45, 51300 Delnice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80.000,00</w:t>
            </w:r>
          </w:p>
        </w:tc>
      </w:tr>
      <w:tr w:rsidRPr="00190E70" w:rsidR="00307889" w:rsidTr="00823FD3">
        <w:trPr>
          <w:trHeight w:val="40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24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JUSTINIJAN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94903425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Ulica </w:t>
            </w:r>
            <w:r>
              <w:rPr>
                <w:sz w:val="20"/>
                <w:szCs w:val="20"/>
              </w:rPr>
              <w:t xml:space="preserve">Vita Kraigherja 8, 2000 Maribor, </w:t>
            </w: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13.818,36</w:t>
            </w:r>
          </w:p>
        </w:tc>
      </w:tr>
      <w:tr w:rsidRPr="00190E70" w:rsidR="00307889" w:rsidTr="00823FD3">
        <w:trPr>
          <w:trHeight w:val="408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25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MILJENKA KATUNAR ZRINSKI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12130471035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Kralja Tomislava </w:t>
            </w:r>
            <w:r>
              <w:rPr>
                <w:sz w:val="20"/>
                <w:szCs w:val="20"/>
              </w:rPr>
              <w:t xml:space="preserve">22, 51500 </w:t>
            </w:r>
            <w:r w:rsidRPr="00190E70">
              <w:rPr>
                <w:sz w:val="20"/>
                <w:szCs w:val="20"/>
              </w:rPr>
              <w:t>Krk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4.352,50</w:t>
            </w:r>
          </w:p>
        </w:tc>
      </w:tr>
      <w:tr w:rsidRPr="00190E70" w:rsidR="00307889" w:rsidTr="00823FD3">
        <w:trPr>
          <w:trHeight w:val="402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26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KLIMA CELJE </w:t>
            </w:r>
            <w:r w:rsidRPr="00190E70" w:rsidR="00D85C7C">
              <w:rPr>
                <w:sz w:val="20"/>
                <w:szCs w:val="20"/>
              </w:rPr>
              <w:t>d.d.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SI65915518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Delavska Cesta 5, 3000 Celje</w:t>
            </w:r>
            <w:r>
              <w:rPr>
                <w:sz w:val="20"/>
                <w:szCs w:val="20"/>
              </w:rPr>
              <w:t>,</w:t>
            </w:r>
            <w:r w:rsidRPr="00190E70">
              <w:rPr>
                <w:sz w:val="20"/>
                <w:szCs w:val="20"/>
              </w:rPr>
              <w:br/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29.904,28</w:t>
            </w:r>
          </w:p>
        </w:tc>
      </w:tr>
      <w:tr w:rsidRPr="00190E70" w:rsidR="00307889" w:rsidTr="00823FD3">
        <w:trPr>
          <w:trHeight w:val="41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</w:t>
            </w:r>
            <w:r w:rsidRPr="00190E70" w:rsidR="00307889">
              <w:rPr>
                <w:sz w:val="20"/>
                <w:szCs w:val="20"/>
              </w:rPr>
              <w:t>7.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KOVA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SI19493983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Teharska Cesta 4, 3000 Celje, </w:t>
            </w: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8.811,64</w:t>
            </w:r>
          </w:p>
        </w:tc>
      </w:tr>
      <w:tr w:rsidRPr="00190E70" w:rsidR="00307889" w:rsidTr="00823FD3">
        <w:trPr>
          <w:trHeight w:val="561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</w:t>
            </w:r>
            <w:r w:rsidRPr="00190E70" w:rsidR="00307889">
              <w:rPr>
                <w:sz w:val="20"/>
                <w:szCs w:val="20"/>
              </w:rPr>
              <w:t>8.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KRK MOTO društvo s ograničenom odgovornošću za trgovinu i zastupanje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69982170045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Stjepana Radića 28, 51500 Krk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3.343,75</w:t>
            </w:r>
          </w:p>
        </w:tc>
      </w:tr>
      <w:tr w:rsidRPr="00190E70" w:rsidR="00307889" w:rsidTr="00823FD3">
        <w:trPr>
          <w:trHeight w:val="414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</w:t>
            </w:r>
            <w:r w:rsidRPr="00190E70" w:rsidR="00307889">
              <w:rPr>
                <w:sz w:val="20"/>
                <w:szCs w:val="20"/>
              </w:rPr>
              <w:t>9.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LEA TRŽAN S.P.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Krožna Pot 7, 3212 Vojnik</w:t>
            </w:r>
            <w:r>
              <w:rPr>
                <w:sz w:val="20"/>
                <w:szCs w:val="20"/>
              </w:rPr>
              <w:t>,</w:t>
            </w:r>
            <w:r w:rsidRPr="00190E70">
              <w:rPr>
                <w:sz w:val="20"/>
                <w:szCs w:val="20"/>
              </w:rPr>
              <w:br/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2.130,58</w:t>
            </w:r>
          </w:p>
        </w:tc>
      </w:tr>
      <w:tr w:rsidRPr="00190E70" w:rsidR="00307889" w:rsidTr="00823FD3">
        <w:trPr>
          <w:trHeight w:val="407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30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LINDA &amp; CO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SI88147061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Ivenca 25, 3212 Vojnik</w:t>
            </w:r>
            <w:r>
              <w:rPr>
                <w:sz w:val="20"/>
                <w:szCs w:val="20"/>
              </w:rPr>
              <w:t>,</w:t>
            </w:r>
            <w:r w:rsidRPr="00190E70">
              <w:rPr>
                <w:sz w:val="20"/>
                <w:szCs w:val="20"/>
              </w:rPr>
              <w:br/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4.031,22</w:t>
            </w:r>
          </w:p>
        </w:tc>
      </w:tr>
      <w:tr w:rsidRPr="00190E70" w:rsidR="00CC14E2" w:rsidTr="00823FD3">
        <w:trPr>
          <w:trHeight w:val="415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</w:p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31.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LINGUA RIEGLER d.o.o. za usluge prevođenja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08767586774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CC14E2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Ilica 5, 10000 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CC14E2" w:rsidP="00190E70" w:rsidRDefault="00CC14E2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3.376,84</w:t>
            </w:r>
          </w:p>
        </w:tc>
      </w:tr>
      <w:tr w:rsidRPr="00190E70" w:rsidR="00307889" w:rsidTr="00823FD3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32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MERKUR TRGOVINA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6723128000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Cesta Na Okroglo 7, 4202 Naklo</w:t>
            </w:r>
            <w:r>
              <w:rPr>
                <w:sz w:val="20"/>
                <w:szCs w:val="20"/>
              </w:rPr>
              <w:t xml:space="preserve">, </w:t>
            </w: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89.591,63</w:t>
            </w:r>
          </w:p>
        </w:tc>
      </w:tr>
      <w:tr w:rsidRPr="00190E70" w:rsidR="00307889" w:rsidTr="00823FD3">
        <w:trPr>
          <w:trHeight w:val="56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33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REPUBLIKA HRVATSKA, MINISTARSTVO FINANCIJA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18683136487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524604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Katančićeva </w:t>
            </w:r>
            <w:r w:rsidR="004773D6">
              <w:rPr>
                <w:sz w:val="20"/>
                <w:szCs w:val="20"/>
              </w:rPr>
              <w:t xml:space="preserve">5, 10000 </w:t>
            </w:r>
            <w:r w:rsidRPr="00190E70">
              <w:rPr>
                <w:sz w:val="20"/>
                <w:szCs w:val="20"/>
              </w:rPr>
              <w:t>Z</w:t>
            </w:r>
            <w:r w:rsidRPr="00190E70" w:rsidR="004773D6">
              <w:rPr>
                <w:sz w:val="20"/>
                <w:szCs w:val="20"/>
              </w:rPr>
              <w:t>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1.948.227,53</w:t>
            </w:r>
          </w:p>
        </w:tc>
      </w:tr>
      <w:tr w:rsidRPr="00190E70" w:rsidR="00307889" w:rsidTr="00823FD3">
        <w:trPr>
          <w:trHeight w:val="55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34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MOJ MEHANIK RAJKO VERBOVŠEK S.P.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61128538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Škofja</w:t>
            </w:r>
            <w:r>
              <w:rPr>
                <w:sz w:val="20"/>
                <w:szCs w:val="20"/>
              </w:rPr>
              <w:t xml:space="preserve"> 1b, 3253 Pristava Pri Mestinju, </w:t>
            </w: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pStyle w:val="Odlomakpopisa"/>
              <w:ind w:left="-102" w:hanging="1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7.289,64</w:t>
            </w:r>
          </w:p>
        </w:tc>
      </w:tr>
      <w:tr w:rsidRPr="00190E70" w:rsidR="00307889" w:rsidTr="00823FD3">
        <w:trPr>
          <w:trHeight w:val="49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35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NOVERA PROJEKT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SI50557718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Let</w:t>
            </w:r>
            <w:r>
              <w:rPr>
                <w:sz w:val="20"/>
                <w:szCs w:val="20"/>
              </w:rPr>
              <w:t xml:space="preserve">ališka Cesta 27, 1000 Ljubljana, </w:t>
            </w: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9.511,54</w:t>
            </w:r>
          </w:p>
        </w:tc>
      </w:tr>
      <w:tr w:rsidRPr="00190E70" w:rsidR="00307889" w:rsidTr="00823FD3">
        <w:trPr>
          <w:trHeight w:val="557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36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ODRŽAVAČ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PIB 105683610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Dr.</w:t>
            </w:r>
            <w:r>
              <w:rPr>
                <w:sz w:val="20"/>
                <w:szCs w:val="20"/>
              </w:rPr>
              <w:t xml:space="preserve"> </w:t>
            </w:r>
            <w:r w:rsidRPr="00190E70">
              <w:rPr>
                <w:sz w:val="20"/>
                <w:szCs w:val="20"/>
              </w:rPr>
              <w:t>Milut</w:t>
            </w:r>
            <w:r>
              <w:rPr>
                <w:sz w:val="20"/>
                <w:szCs w:val="20"/>
              </w:rPr>
              <w:t xml:space="preserve">ina Ivkovića 2 A, 11000 Beograd, </w:t>
            </w:r>
            <w:r w:rsidRPr="00190E70">
              <w:rPr>
                <w:sz w:val="20"/>
                <w:szCs w:val="20"/>
              </w:rPr>
              <w:t>Srbija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94.277,21</w:t>
            </w:r>
          </w:p>
        </w:tc>
      </w:tr>
      <w:tr w:rsidRPr="00190E70" w:rsidR="00CC14E2" w:rsidTr="00823FD3">
        <w:trPr>
          <w:trHeight w:val="565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</w:p>
          <w:p w:rsidRPr="00190E70" w:rsidR="00CC14E2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37</w:t>
            </w:r>
            <w:r w:rsidRPr="00190E70" w:rsidR="00CC14E2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Dušan Korošec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 73796638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CC14E2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rg Celjskih Knezov 6</w:t>
            </w:r>
            <w:r>
              <w:rPr>
                <w:sz w:val="20"/>
                <w:szCs w:val="20"/>
              </w:rPr>
              <w:br/>
              <w:t xml:space="preserve">3000 Celje, </w:t>
            </w: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CC14E2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31.147,82</w:t>
            </w:r>
          </w:p>
        </w:tc>
      </w:tr>
      <w:tr w:rsidRPr="00190E70" w:rsidR="00307889" w:rsidTr="00823FD3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38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4773D6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ODVETNIŠKA DRUŽBA IVANČIĆ &amp; TRBOVC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 75134772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4773D6">
              <w:rPr>
                <w:sz w:val="20"/>
                <w:szCs w:val="20"/>
              </w:rPr>
              <w:t>O.P.</w:t>
            </w:r>
            <w:r>
              <w:rPr>
                <w:sz w:val="20"/>
                <w:szCs w:val="20"/>
              </w:rPr>
              <w:t xml:space="preserve"> Stanetova Ulica 27</w:t>
            </w:r>
            <w:r>
              <w:rPr>
                <w:sz w:val="20"/>
                <w:szCs w:val="20"/>
              </w:rPr>
              <w:br/>
              <w:t xml:space="preserve">3000 Celje, </w:t>
            </w: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CC14E2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19.433,86</w:t>
            </w:r>
          </w:p>
        </w:tc>
      </w:tr>
      <w:tr w:rsidRPr="00190E70" w:rsidR="000574F3" w:rsidTr="00823FD3">
        <w:trPr>
          <w:trHeight w:val="569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</w:p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39.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OVTAR BOŠTJAN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90524624376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0574F3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Celjska c</w:t>
            </w:r>
            <w:r w:rsidRPr="00190E70">
              <w:rPr>
                <w:sz w:val="20"/>
                <w:szCs w:val="20"/>
              </w:rPr>
              <w:t>esta 25, 3212 Vojnik</w:t>
            </w:r>
            <w:r>
              <w:rPr>
                <w:sz w:val="20"/>
                <w:szCs w:val="20"/>
              </w:rPr>
              <w:t>,</w:t>
            </w:r>
            <w:r w:rsidRPr="00190E70">
              <w:rPr>
                <w:sz w:val="20"/>
                <w:szCs w:val="20"/>
              </w:rPr>
              <w:t xml:space="preserve"> 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321.009,86</w:t>
            </w:r>
          </w:p>
        </w:tc>
      </w:tr>
      <w:tr w:rsidRPr="00190E70" w:rsidR="000574F3" w:rsidTr="00823FD3">
        <w:trPr>
          <w:trHeight w:val="50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</w:p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40.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NINO RAŠIĆ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18881309532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0574F3" w:rsidP="00190E70" w:rsidRDefault="004773D6">
            <w:pPr>
              <w:pStyle w:val="Odlomakpopisa"/>
              <w:ind w:left="-103"/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Martina Pušteka 4, 10000 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2.500,00</w:t>
            </w:r>
          </w:p>
        </w:tc>
      </w:tr>
      <w:tr w:rsidRPr="00190E70" w:rsidR="00307889" w:rsidTr="00823FD3">
        <w:trPr>
          <w:trHeight w:val="558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41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RATVO INŽENJERING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PIB 108436790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Dr. Milu</w:t>
            </w:r>
            <w:r>
              <w:rPr>
                <w:sz w:val="20"/>
                <w:szCs w:val="20"/>
              </w:rPr>
              <w:t xml:space="preserve">tina Ivkovića 2a, 11000 Beograd, </w:t>
            </w:r>
            <w:r w:rsidRPr="00190E70">
              <w:rPr>
                <w:sz w:val="20"/>
                <w:szCs w:val="20"/>
              </w:rPr>
              <w:t>Srbija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190.303,03</w:t>
            </w:r>
          </w:p>
        </w:tc>
      </w:tr>
      <w:tr w:rsidRPr="00190E70" w:rsidR="00307889" w:rsidTr="00823FD3">
        <w:trPr>
          <w:trHeight w:val="70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42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REPUBLIKA SLOVENIJA (DRŽAVNO ODVJETNIŠTVO REPUBLIKE SLOVENIJE)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5022797000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Šubićeva 2</w:t>
            </w:r>
            <w:r>
              <w:rPr>
                <w:sz w:val="20"/>
                <w:szCs w:val="20"/>
              </w:rPr>
              <w:br/>
              <w:t xml:space="preserve">1000 Ljubljana, </w:t>
            </w:r>
            <w:r w:rsidRPr="00190E70" w:rsidR="007F3D23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5.556,84</w:t>
            </w:r>
          </w:p>
        </w:tc>
      </w:tr>
      <w:tr w:rsidRPr="00190E70" w:rsidR="00307889" w:rsidTr="00823FD3">
        <w:trPr>
          <w:trHeight w:val="274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43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RTV 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SI29865174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Kolodvorska u</w:t>
            </w:r>
            <w:r w:rsidRPr="00190E70">
              <w:rPr>
                <w:sz w:val="20"/>
                <w:szCs w:val="20"/>
              </w:rPr>
              <w:t>lica 2, 1000 Ljubljana</w:t>
            </w:r>
            <w:r w:rsidRPr="00190E70">
              <w:rPr>
                <w:sz w:val="20"/>
                <w:szCs w:val="20"/>
              </w:rPr>
              <w:br/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94,43</w:t>
            </w:r>
          </w:p>
        </w:tc>
      </w:tr>
      <w:tr w:rsidRPr="00190E70" w:rsidR="00307889" w:rsidTr="00823FD3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44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SIMBIO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5914523000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Teharska cesta 49, 3000 Celje, </w:t>
            </w:r>
            <w:r w:rsidRPr="00190E70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20683F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1.306,33</w:t>
            </w:r>
          </w:p>
        </w:tc>
      </w:tr>
      <w:tr w:rsidRPr="00190E70" w:rsidR="00307889" w:rsidTr="00823FD3">
        <w:trPr>
          <w:trHeight w:val="55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45</w:t>
            </w:r>
            <w:r w:rsidRPr="00190E70" w:rsidR="00307889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SINTAL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307889" w:rsidP="00190E70" w:rsidRDefault="00307889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SI65300645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307889" w:rsidP="00190E70" w:rsidRDefault="00477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Litostrojska c</w:t>
            </w:r>
            <w:r w:rsidRPr="00190E70">
              <w:rPr>
                <w:sz w:val="20"/>
                <w:szCs w:val="20"/>
              </w:rPr>
              <w:t>esta 38, 1000 Ljubljana, 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307889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14.739,00</w:t>
            </w:r>
          </w:p>
        </w:tc>
      </w:tr>
      <w:tr w:rsidRPr="00190E70" w:rsidR="000574F3" w:rsidTr="0020683F">
        <w:trPr>
          <w:trHeight w:val="127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</w:p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46.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TEHNO GRADBA </w:t>
            </w:r>
            <w:r w:rsidRPr="00190E70" w:rsidR="00D85C7C">
              <w:rPr>
                <w:sz w:val="20"/>
                <w:szCs w:val="20"/>
              </w:rPr>
              <w:t>d.o.o.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EDB4004013510792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0574F3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Ul.</w:t>
            </w:r>
            <w:r>
              <w:rPr>
                <w:sz w:val="20"/>
                <w:szCs w:val="20"/>
              </w:rPr>
              <w:t xml:space="preserve"> Nikola Orovč</w:t>
            </w:r>
            <w:r w:rsidRPr="00190E70">
              <w:rPr>
                <w:sz w:val="20"/>
                <w:szCs w:val="20"/>
              </w:rPr>
              <w:t>anec 11, 1040 Veles</w:t>
            </w:r>
            <w:r>
              <w:rPr>
                <w:sz w:val="20"/>
                <w:szCs w:val="20"/>
              </w:rPr>
              <w:t>,</w:t>
            </w:r>
          </w:p>
          <w:p w:rsidRPr="00190E70" w:rsidR="000574F3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Republika Sjeverna Makedonija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0683F" w:rsidP="00190E70" w:rsidRDefault="0020683F">
            <w:pPr>
              <w:jc w:val="center"/>
              <w:rPr>
                <w:sz w:val="20"/>
                <w:szCs w:val="20"/>
              </w:rPr>
            </w:pPr>
          </w:p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222.959,98</w:t>
            </w:r>
          </w:p>
        </w:tc>
      </w:tr>
      <w:tr w:rsidRPr="00190E70" w:rsidR="000574F3" w:rsidTr="00823FD3">
        <w:trPr>
          <w:trHeight w:val="561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47.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 xml:space="preserve">ZAVAROVALNICA TRIGLAV </w:t>
            </w:r>
            <w:r w:rsidRPr="00190E70" w:rsidR="00D85C7C">
              <w:rPr>
                <w:sz w:val="20"/>
                <w:szCs w:val="20"/>
              </w:rPr>
              <w:t>d.d.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80040306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0574F3" w:rsidP="00190E70" w:rsidRDefault="00477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Miklošičeva c</w:t>
            </w:r>
            <w:r w:rsidRPr="00190E70">
              <w:rPr>
                <w:sz w:val="20"/>
                <w:szCs w:val="20"/>
              </w:rPr>
              <w:t>esta 19</w:t>
            </w:r>
            <w:r w:rsidRPr="00190E70">
              <w:rPr>
                <w:sz w:val="20"/>
                <w:szCs w:val="20"/>
              </w:rPr>
              <w:br/>
              <w:t>1000 Ljubljana</w:t>
            </w:r>
            <w:r>
              <w:rPr>
                <w:sz w:val="20"/>
                <w:szCs w:val="20"/>
              </w:rPr>
              <w:t>,</w:t>
            </w:r>
            <w:r w:rsidRPr="00190E70">
              <w:rPr>
                <w:sz w:val="20"/>
                <w:szCs w:val="20"/>
              </w:rPr>
              <w:br/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11.602,78</w:t>
            </w:r>
          </w:p>
        </w:tc>
      </w:tr>
      <w:tr w:rsidRPr="00190E70" w:rsidR="000574F3" w:rsidTr="00F822F3">
        <w:trPr>
          <w:trHeight w:val="467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48.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ZDRUŽENJE SAZAŠ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SI77190521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0574F3" w:rsidP="00190E70" w:rsidRDefault="004773D6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Špruha 19, 1236 Trzin</w:t>
            </w:r>
            <w:r>
              <w:rPr>
                <w:sz w:val="20"/>
                <w:szCs w:val="20"/>
              </w:rPr>
              <w:t>,</w:t>
            </w:r>
            <w:r w:rsidRPr="00190E70">
              <w:rPr>
                <w:sz w:val="20"/>
                <w:szCs w:val="20"/>
              </w:rPr>
              <w:br/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0E70" w:rsidR="000574F3" w:rsidP="00190E70" w:rsidRDefault="000574F3">
            <w:pPr>
              <w:jc w:val="center"/>
              <w:rPr>
                <w:sz w:val="20"/>
                <w:szCs w:val="20"/>
              </w:rPr>
            </w:pPr>
            <w:r w:rsidRPr="00190E70">
              <w:rPr>
                <w:sz w:val="20"/>
                <w:szCs w:val="20"/>
              </w:rPr>
              <w:t>51,65</w:t>
            </w:r>
          </w:p>
        </w:tc>
      </w:tr>
      <w:tr w:rsidRPr="00190E70" w:rsidR="004602BC" w:rsidTr="00F822F3">
        <w:trPr>
          <w:trHeight w:val="467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Pr="00190E70" w:rsidR="004602BC" w:rsidP="00190E70" w:rsidRDefault="00460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49. 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4602BC" w:rsidP="00190E70" w:rsidRDefault="004602BC">
            <w:pPr>
              <w:jc w:val="center"/>
              <w:rPr>
                <w:sz w:val="20"/>
                <w:szCs w:val="20"/>
              </w:rPr>
            </w:pPr>
            <w:r w:rsidRPr="004602BC">
              <w:rPr>
                <w:sz w:val="20"/>
                <w:szCs w:val="20"/>
              </w:rPr>
              <w:t>REPUBLIKA SLOVENIJA - MINISTARSTVO ZA FINACE, FINANČNA UPRAVA REPUBLIKE SLOVENIJE, FINANČNI URAD CELJE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0E70" w:rsidR="004602BC" w:rsidP="00190E70" w:rsidRDefault="004602BC">
            <w:pPr>
              <w:jc w:val="center"/>
              <w:rPr>
                <w:sz w:val="20"/>
                <w:szCs w:val="20"/>
              </w:rPr>
            </w:pPr>
            <w:r w:rsidRPr="004602BC">
              <w:rPr>
                <w:sz w:val="20"/>
                <w:szCs w:val="20"/>
              </w:rPr>
              <w:t>2482711000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Pr="00190E70" w:rsidR="004602BC" w:rsidP="00190E70" w:rsidRDefault="00460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Celje, Aškerčeva ulica 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Pr="00190E70" w:rsidR="004602BC" w:rsidP="00190E70" w:rsidRDefault="00460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609.782,19</w:t>
            </w:r>
          </w:p>
        </w:tc>
      </w:tr>
      <w:tr w:rsidRPr="00190E70" w:rsidR="004602BC" w:rsidTr="00F822F3">
        <w:trPr>
          <w:trHeight w:val="467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602BC" w:rsidR="004602BC" w:rsidP="004602BC" w:rsidRDefault="004602BC">
            <w:pPr>
              <w:jc w:val="center"/>
              <w:rPr>
                <w:sz w:val="20"/>
                <w:szCs w:val="20"/>
              </w:rPr>
            </w:pPr>
            <w:r w:rsidRPr="004602BC">
              <w:rPr>
                <w:sz w:val="20"/>
                <w:szCs w:val="20"/>
              </w:rPr>
              <w:t xml:space="preserve">REPUBLIKA SLOVENIJA  ZAVOD ZA POKOJNINSKO IN INVALIDSKO ZAVAROVANJE SLOVENIJE </w:t>
            </w:r>
          </w:p>
          <w:p w:rsidRPr="004602BC" w:rsidR="004602BC" w:rsidP="004602BC" w:rsidRDefault="004602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602BC" w:rsidR="004602BC" w:rsidP="00190E70" w:rsidRDefault="004602BC">
            <w:pPr>
              <w:jc w:val="center"/>
              <w:rPr>
                <w:sz w:val="20"/>
                <w:szCs w:val="20"/>
              </w:rPr>
            </w:pPr>
            <w:r w:rsidRPr="004602BC">
              <w:rPr>
                <w:sz w:val="20"/>
                <w:szCs w:val="20"/>
              </w:rPr>
              <w:t>5156700000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602BC" w:rsidP="004602BC" w:rsidRDefault="004602BC">
            <w:pPr>
              <w:jc w:val="center"/>
              <w:rPr>
                <w:sz w:val="20"/>
                <w:szCs w:val="20"/>
              </w:rPr>
            </w:pPr>
          </w:p>
          <w:p w:rsidRPr="004602BC" w:rsidR="004602BC" w:rsidP="004602BC" w:rsidRDefault="00460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Pr="004602BC">
              <w:rPr>
                <w:sz w:val="20"/>
                <w:szCs w:val="20"/>
              </w:rPr>
              <w:t>olodvorska ulica 15</w:t>
            </w:r>
          </w:p>
          <w:p w:rsidRPr="004602BC" w:rsidR="004602BC" w:rsidP="004602BC" w:rsidRDefault="00460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 L</w:t>
            </w:r>
            <w:r w:rsidRPr="004602BC">
              <w:rPr>
                <w:sz w:val="20"/>
                <w:szCs w:val="20"/>
              </w:rPr>
              <w:t>jubljana</w:t>
            </w:r>
          </w:p>
          <w:p w:rsidR="004602BC" w:rsidP="004602BC" w:rsidRDefault="00460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602BC">
              <w:rPr>
                <w:sz w:val="20"/>
                <w:szCs w:val="20"/>
              </w:rPr>
              <w:t>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54.940,96</w:t>
            </w:r>
          </w:p>
        </w:tc>
      </w:tr>
      <w:tr w:rsidRPr="00190E70" w:rsidR="004602BC" w:rsidTr="004602BC">
        <w:trPr>
          <w:trHeight w:val="648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602BC" w:rsidR="004602BC" w:rsidP="004602BC" w:rsidRDefault="004602BC">
            <w:pPr>
              <w:jc w:val="center"/>
              <w:rPr>
                <w:sz w:val="20"/>
                <w:szCs w:val="20"/>
              </w:rPr>
            </w:pPr>
            <w:r w:rsidRPr="004602BC">
              <w:rPr>
                <w:sz w:val="20"/>
                <w:szCs w:val="20"/>
              </w:rPr>
              <w:t xml:space="preserve">REPUBLIKA SLOVENIJA  ZAVOD ZA ZDRAVSTVENO ZAVAROVANJE SLOVENIJE,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602BC" w:rsidR="004602BC" w:rsidP="00190E70" w:rsidRDefault="004602BC">
            <w:pPr>
              <w:jc w:val="center"/>
              <w:rPr>
                <w:sz w:val="20"/>
                <w:szCs w:val="20"/>
              </w:rPr>
            </w:pPr>
            <w:r w:rsidRPr="004602BC">
              <w:rPr>
                <w:sz w:val="20"/>
                <w:szCs w:val="20"/>
              </w:rPr>
              <w:t>5554195000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02BC" w:rsidR="004602BC" w:rsidP="004602BC" w:rsidRDefault="004602BC">
            <w:pPr>
              <w:jc w:val="center"/>
              <w:rPr>
                <w:sz w:val="20"/>
                <w:szCs w:val="20"/>
              </w:rPr>
            </w:pPr>
            <w:r w:rsidRPr="004602BC">
              <w:rPr>
                <w:sz w:val="20"/>
                <w:szCs w:val="20"/>
              </w:rPr>
              <w:t>Miklošičeva 24</w:t>
            </w:r>
          </w:p>
          <w:p w:rsidRPr="004602BC" w:rsidR="004602BC" w:rsidP="004602BC" w:rsidRDefault="004602BC">
            <w:pPr>
              <w:jc w:val="center"/>
              <w:rPr>
                <w:sz w:val="20"/>
                <w:szCs w:val="20"/>
              </w:rPr>
            </w:pPr>
            <w:r w:rsidRPr="004602BC">
              <w:rPr>
                <w:sz w:val="20"/>
                <w:szCs w:val="20"/>
              </w:rPr>
              <w:t xml:space="preserve"> 1000 Ljubljana</w:t>
            </w:r>
          </w:p>
          <w:p w:rsidR="004602BC" w:rsidP="004602BC" w:rsidRDefault="004602BC">
            <w:pPr>
              <w:jc w:val="center"/>
              <w:rPr>
                <w:sz w:val="20"/>
                <w:szCs w:val="20"/>
              </w:rPr>
            </w:pPr>
            <w:r w:rsidRPr="004602BC">
              <w:rPr>
                <w:sz w:val="20"/>
                <w:szCs w:val="20"/>
              </w:rPr>
              <w:t>Slovenija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602BC" w:rsidP="00190E70" w:rsidRDefault="004602BC">
            <w:pPr>
              <w:jc w:val="center"/>
              <w:rPr>
                <w:sz w:val="20"/>
                <w:szCs w:val="20"/>
              </w:rPr>
            </w:pPr>
          </w:p>
          <w:p w:rsidR="004602BC" w:rsidP="004602BC" w:rsidRDefault="00460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34.180,07</w:t>
            </w:r>
          </w:p>
        </w:tc>
      </w:tr>
    </w:tbl>
    <w:p w:rsidR="000574F3" w:rsidP="00F822F3" w:rsidRDefault="000574F3">
      <w:pPr>
        <w:jc w:val="both"/>
      </w:pPr>
    </w:p>
    <w:p w:rsidR="004F6ACA" w:rsidP="0033373F" w:rsidRDefault="00B34084">
      <w:pPr>
        <w:ind w:firstLine="708"/>
        <w:jc w:val="both"/>
      </w:pPr>
      <w:r>
        <w:t xml:space="preserve">Utvrđuje se da vjerovnik trgovačko društvo </w:t>
      </w:r>
      <w:r w:rsidR="0033373F">
        <w:t>A1 Hrvatska društvo s ograničenom odgovornošću za usluge javnih telekomunikacija</w:t>
      </w:r>
      <w:r w:rsidR="0033373F">
        <w:tab/>
      </w:r>
      <w:r w:rsidRPr="0033373F" w:rsidR="0033373F">
        <w:t>Zagreb</w:t>
      </w:r>
      <w:r w:rsidR="0033373F">
        <w:t>,</w:t>
      </w:r>
      <w:r w:rsidRPr="0033373F" w:rsidR="0033373F">
        <w:t xml:space="preserve"> </w:t>
      </w:r>
      <w:r w:rsidR="0033373F">
        <w:t xml:space="preserve">Vrtni put 1, </w:t>
      </w:r>
      <w:r>
        <w:t xml:space="preserve">nije pokrenuo parnicu protiv dužnika radi utvrđivanja </w:t>
      </w:r>
      <w:r w:rsidR="0033373F">
        <w:t xml:space="preserve">osporene tražbine u iznosu od 2.387,21 </w:t>
      </w:r>
      <w:r>
        <w:t xml:space="preserve">kn, kako je upućen rješenjem suda od </w:t>
      </w:r>
      <w:r w:rsidR="0033373F">
        <w:t>22. rujna 2020</w:t>
      </w:r>
      <w:r>
        <w:t>. godine zbog čega se smatra da je</w:t>
      </w:r>
      <w:r w:rsidR="00FE77A4">
        <w:t xml:space="preserve"> odustao</w:t>
      </w:r>
      <w:r>
        <w:t xml:space="preserve"> od prava na vođenje parnice</w:t>
      </w:r>
      <w:r w:rsidR="009D719A">
        <w:t>, zbog čega vjerovnik nema pravo glasa</w:t>
      </w:r>
      <w:r>
        <w:t xml:space="preserve">. </w:t>
      </w:r>
    </w:p>
    <w:p w:rsidR="0033373F" w:rsidP="0033373F" w:rsidRDefault="0033373F">
      <w:pPr>
        <w:jc w:val="both"/>
      </w:pPr>
    </w:p>
    <w:p w:rsidR="0033373F" w:rsidP="0033373F" w:rsidRDefault="0033373F">
      <w:pPr>
        <w:ind w:firstLine="708"/>
        <w:jc w:val="both"/>
      </w:pPr>
      <w:r w:rsidRPr="0033373F">
        <w:t xml:space="preserve">Utvrđuje se da vjerovnik trgovačko društvo AMVE KRK </w:t>
      </w:r>
      <w:r w:rsidRPr="0033373F" w:rsidR="004B5080">
        <w:t xml:space="preserve">d.o.o. </w:t>
      </w:r>
      <w:r w:rsidRPr="0033373F">
        <w:t>P</w:t>
      </w:r>
      <w:r w:rsidRPr="0033373F" w:rsidR="004B5080">
        <w:t>odružnica</w:t>
      </w:r>
      <w:r w:rsidRPr="0033373F">
        <w:t xml:space="preserve"> Slovenija,</w:t>
      </w:r>
      <w:r>
        <w:t xml:space="preserve"> </w:t>
      </w:r>
      <w:r w:rsidRPr="0033373F">
        <w:t>Celjska cesta 39 A, 3212 Vojnik, Slovenija, nije pokrenuo parnicu protiv dužnika radi utvrđivanja osporene tražbine u iznosu od 1.211.590,92 kn, kako je upućen rješenjem suda od 22. rujna 2020. godine zbog čega se smatra da je odustao od prava na vođenje parnice</w:t>
      </w:r>
      <w:r w:rsidR="009D719A">
        <w:t>, zbog čega vjerovnik nema pravo glasa</w:t>
      </w:r>
      <w:r w:rsidRPr="0033373F">
        <w:t xml:space="preserve">. </w:t>
      </w:r>
    </w:p>
    <w:p w:rsidRPr="0033373F" w:rsidR="0033373F" w:rsidP="0033373F" w:rsidRDefault="0033373F">
      <w:pPr>
        <w:ind w:firstLine="708"/>
        <w:jc w:val="both"/>
      </w:pPr>
    </w:p>
    <w:p w:rsidRPr="0033373F" w:rsidR="0033373F" w:rsidP="0033373F" w:rsidRDefault="0033373F">
      <w:pPr>
        <w:ind w:firstLine="708"/>
        <w:jc w:val="both"/>
      </w:pPr>
      <w:r w:rsidRPr="0033373F">
        <w:t xml:space="preserve">Utvrđuje se da vjerovnik trgovačko društvo BIROKRAT </w:t>
      </w:r>
      <w:r w:rsidR="004B5080">
        <w:t>d.o.o.</w:t>
      </w:r>
      <w:r w:rsidRPr="0033373F">
        <w:tab/>
      </w:r>
      <w:r w:rsidRPr="0033373F" w:rsidR="004B5080">
        <w:t>Dunajska 191, 1000 Ljubljana</w:t>
      </w:r>
      <w:r w:rsidR="004B5080">
        <w:t>,</w:t>
      </w:r>
      <w:r w:rsidRPr="0033373F" w:rsidR="004B5080">
        <w:t xml:space="preserve"> Slovenija,</w:t>
      </w:r>
      <w:r w:rsidRPr="0033373F">
        <w:t xml:space="preserve"> nije pokrenuo parnicu protiv dužnika radi utvrđivanja osporene tražbine u iznosu od 1.364,64 kn, kako je upućen rješenjem suda od 22. rujna 2020. godine zbog čega se smatra da je odustao od prava na vođenje parnice</w:t>
      </w:r>
      <w:r w:rsidR="009D719A">
        <w:t>, zbog čega vjerovnik nema pravo glasa</w:t>
      </w:r>
      <w:r w:rsidRPr="0033373F">
        <w:t xml:space="preserve">. </w:t>
      </w:r>
    </w:p>
    <w:p w:rsidR="0033373F" w:rsidP="00102AB3" w:rsidRDefault="0033373F">
      <w:pPr>
        <w:ind w:firstLine="708"/>
        <w:jc w:val="both"/>
      </w:pPr>
    </w:p>
    <w:p w:rsidRPr="0033373F" w:rsidR="0033373F" w:rsidP="0033373F" w:rsidRDefault="0033373F">
      <w:pPr>
        <w:ind w:firstLine="708"/>
        <w:jc w:val="both"/>
      </w:pPr>
      <w:r w:rsidRPr="0033373F">
        <w:t>Utvrđuje se da vjerovnik trgovačko društvo CONEXIN društvo s ograničenom odgovorn</w:t>
      </w:r>
      <w:r>
        <w:t xml:space="preserve">ošću za građevinarstvo i usluge </w:t>
      </w:r>
      <w:r w:rsidRPr="0033373F">
        <w:t>Varaždinska 20, Ivanec</w:t>
      </w:r>
      <w:r>
        <w:t xml:space="preserve"> </w:t>
      </w:r>
      <w:r w:rsidRPr="0033373F">
        <w:t xml:space="preserve">nije </w:t>
      </w:r>
      <w:r>
        <w:t>podnio prijedlog za nastavak prekinutog postupka koji se vodi kod ovog suda u parničnom predmetu kod ovog suda u predmetu poslovni broj Povrv-312/20</w:t>
      </w:r>
      <w:r w:rsidRPr="0033373F">
        <w:t xml:space="preserve"> protiv dužnika radi utvrđivanja osporene tražbine u iznosu od </w:t>
      </w:r>
      <w:r>
        <w:t>5.484,24</w:t>
      </w:r>
      <w:r w:rsidRPr="0033373F">
        <w:t xml:space="preserve"> kn, kako je upućen rješenjem suda od 22. rujna 2020. godine zbog čega se smatra da je odustao od prava na vođenje parnice</w:t>
      </w:r>
      <w:r w:rsidR="009D719A">
        <w:t>, zbog čega vjerovnik nema pravo glasa</w:t>
      </w:r>
      <w:r w:rsidRPr="0033373F">
        <w:t xml:space="preserve">. </w:t>
      </w:r>
    </w:p>
    <w:p w:rsidR="0033373F" w:rsidP="00102AB3" w:rsidRDefault="0033373F">
      <w:pPr>
        <w:ind w:firstLine="708"/>
        <w:jc w:val="both"/>
      </w:pPr>
    </w:p>
    <w:p w:rsidRPr="0033373F" w:rsidR="0033373F" w:rsidP="0033373F" w:rsidRDefault="0033373F">
      <w:pPr>
        <w:ind w:firstLine="708"/>
        <w:jc w:val="both"/>
      </w:pPr>
      <w:r w:rsidRPr="0033373F">
        <w:t xml:space="preserve">Utvrđuje se da vjerovnik trgovačko društvo </w:t>
      </w:r>
      <w:r>
        <w:t xml:space="preserve">DARKO </w:t>
      </w:r>
      <w:r w:rsidR="00F94B2A">
        <w:t>d.o.o.</w:t>
      </w:r>
      <w:r>
        <w:t xml:space="preserve"> </w:t>
      </w:r>
      <w:r w:rsidR="00F94B2A">
        <w:t>Pot na Rakovo Jelšo 58, 1000 Ljubljana, Slovenija</w:t>
      </w:r>
      <w:r w:rsidRPr="0033373F">
        <w:t xml:space="preserve">, nije pokrenuo parnicu protiv dužnika radi utvrđivanja osporene tražbine u iznosu od </w:t>
      </w:r>
      <w:r>
        <w:t>30.307,03</w:t>
      </w:r>
      <w:r w:rsidRPr="0033373F">
        <w:t xml:space="preserve"> kn, kako je upućen rješenjem suda od 22. rujna 2020. godine </w:t>
      </w:r>
      <w:r w:rsidRPr="0033373F">
        <w:lastRenderedPageBreak/>
        <w:t>zbog čega se smatra da je odustao od prava na vođenje parnice</w:t>
      </w:r>
      <w:r w:rsidR="009D719A">
        <w:t>, zbog čega vjerovnik nema pravo glasa</w:t>
      </w:r>
      <w:r w:rsidRPr="0033373F">
        <w:t xml:space="preserve">. </w:t>
      </w:r>
    </w:p>
    <w:p w:rsidRPr="0033373F" w:rsidR="0033373F" w:rsidP="0033373F" w:rsidRDefault="0033373F">
      <w:pPr>
        <w:jc w:val="both"/>
      </w:pPr>
    </w:p>
    <w:p w:rsidR="0033373F" w:rsidP="0033373F" w:rsidRDefault="0033373F">
      <w:pPr>
        <w:ind w:firstLine="708"/>
        <w:jc w:val="both"/>
      </w:pPr>
      <w:r w:rsidRPr="0033373F">
        <w:t xml:space="preserve">Utvrđuje se da vjerovnik trgovačko društvo </w:t>
      </w:r>
      <w:r>
        <w:t xml:space="preserve">ECE </w:t>
      </w:r>
      <w:r w:rsidR="00F94B2A">
        <w:t>d.o.o.</w:t>
      </w:r>
      <w:r w:rsidR="00F94B2A">
        <w:tab/>
        <w:t>Vrnučeva ulica 2a, 3000 Celje Slovenija</w:t>
      </w:r>
      <w:r w:rsidRPr="0033373F" w:rsidR="00F94B2A">
        <w:t xml:space="preserve">, </w:t>
      </w:r>
      <w:r w:rsidRPr="0033373F">
        <w:t xml:space="preserve">nije pokrenuo parnicu protiv dužnika radi utvrđivanja osporene tražbine u iznosu od </w:t>
      </w:r>
      <w:r>
        <w:t>20.753,11</w:t>
      </w:r>
      <w:r w:rsidRPr="0033373F">
        <w:t xml:space="preserve"> kn, kako je upućen rješenjem suda od 22. rujna 2020. godine zbog čega se smatra da je odustao od prava na vođenje parnice</w:t>
      </w:r>
      <w:r w:rsidR="009D719A">
        <w:t>, zbog čega vjerovnik nema pravo glasa</w:t>
      </w:r>
      <w:r>
        <w:t>.</w:t>
      </w:r>
    </w:p>
    <w:p w:rsidR="0033373F" w:rsidP="00102AB3" w:rsidRDefault="0033373F">
      <w:pPr>
        <w:ind w:firstLine="708"/>
        <w:jc w:val="both"/>
      </w:pPr>
    </w:p>
    <w:p w:rsidRPr="0033373F" w:rsidR="0033373F" w:rsidP="0033373F" w:rsidRDefault="0033373F">
      <w:pPr>
        <w:ind w:firstLine="708"/>
        <w:jc w:val="both"/>
      </w:pPr>
      <w:r w:rsidRPr="0033373F">
        <w:t>Utvrđuje se da vjerovnik trgovačko društvo FACILITY &amp; MAINTENANCE društvo s ograničenom odgovornošću za građenje i posl</w:t>
      </w:r>
      <w:r>
        <w:t xml:space="preserve">ovanje nekretninama </w:t>
      </w:r>
      <w:r w:rsidRPr="0033373F">
        <w:t xml:space="preserve">Radićeva 13, 51300 Delnice, nije pokrenuo parnicu protiv dužnika radi utvrđivanja osporene tražbine u iznosu od </w:t>
      </w:r>
      <w:r>
        <w:t xml:space="preserve">137.468,26 </w:t>
      </w:r>
      <w:r w:rsidRPr="0033373F">
        <w:t>kn, kako je upućen rješenjem suda od 22. rujna 2020. godine zbog čega se smatra da je odustao od prava na vođenje parnice</w:t>
      </w:r>
      <w:r w:rsidR="009D719A">
        <w:t>, zbog čega vjerovnik nema pravo glasa</w:t>
      </w:r>
      <w:r w:rsidRPr="0033373F">
        <w:t>.</w:t>
      </w:r>
    </w:p>
    <w:p w:rsidR="0033373F" w:rsidP="00102AB3" w:rsidRDefault="0033373F">
      <w:pPr>
        <w:ind w:firstLine="708"/>
        <w:jc w:val="both"/>
      </w:pPr>
    </w:p>
    <w:p w:rsidRPr="0033373F" w:rsidR="0033373F" w:rsidP="0033373F" w:rsidRDefault="0033373F">
      <w:pPr>
        <w:ind w:firstLine="708"/>
        <w:jc w:val="both"/>
      </w:pPr>
      <w:r w:rsidRPr="0033373F">
        <w:t xml:space="preserve">Utvrđuje se da vjerovnik trgovačko društvo </w:t>
      </w:r>
      <w:r>
        <w:t xml:space="preserve">FMI </w:t>
      </w:r>
      <w:r w:rsidR="005B36CD">
        <w:t xml:space="preserve">d.o.o. </w:t>
      </w:r>
      <w:r w:rsidR="00F94B2A">
        <w:t>Celovška cesta 79, 1000 Ljubljana Slovenija</w:t>
      </w:r>
      <w:r w:rsidRPr="0033373F" w:rsidR="00F94B2A">
        <w:t xml:space="preserve">, </w:t>
      </w:r>
      <w:r w:rsidRPr="0033373F">
        <w:t xml:space="preserve">nije pokrenuo parnicu protiv dužnika radi utvrđivanja osporene tražbine u iznosu od </w:t>
      </w:r>
      <w:r w:rsidR="000F5F7A">
        <w:t xml:space="preserve">2.575.548,84 </w:t>
      </w:r>
      <w:r w:rsidRPr="0033373F">
        <w:t>kn, kako je upućen rješenjem suda od 22. rujna 2020. godine zbog čega se smatra da je odustao od prava na vođenje parnice</w:t>
      </w:r>
      <w:r w:rsidR="009D719A">
        <w:t>, zbog čega vjerovnik nema pravo glasa</w:t>
      </w:r>
      <w:r w:rsidRPr="0033373F">
        <w:t>.</w:t>
      </w:r>
    </w:p>
    <w:p w:rsidR="0033373F" w:rsidP="00102AB3" w:rsidRDefault="0033373F">
      <w:pPr>
        <w:ind w:firstLine="708"/>
        <w:jc w:val="both"/>
      </w:pPr>
    </w:p>
    <w:p w:rsidRPr="000F5F7A" w:rsidR="000F5F7A" w:rsidP="000F5F7A" w:rsidRDefault="000F5F7A">
      <w:pPr>
        <w:ind w:firstLine="708"/>
        <w:jc w:val="both"/>
      </w:pPr>
      <w:r w:rsidRPr="000F5F7A">
        <w:t xml:space="preserve">Utvrđuje se da vjerovnik trgovačko društvo </w:t>
      </w:r>
      <w:r>
        <w:t xml:space="preserve">INEKO SANACIJE </w:t>
      </w:r>
      <w:r w:rsidR="00F94B2A">
        <w:t>d.o.o.</w:t>
      </w:r>
      <w:r>
        <w:t xml:space="preserve"> </w:t>
      </w:r>
      <w:r w:rsidR="00F94B2A">
        <w:t>Zagrad 63 A, 3000 Celje, Slovenija</w:t>
      </w:r>
      <w:r w:rsidRPr="000F5F7A">
        <w:t xml:space="preserve">, nije pokrenuo parnicu protiv dužnika radi utvrđivanja osporene tražbine u iznosu od </w:t>
      </w:r>
      <w:r>
        <w:t>11.545,49</w:t>
      </w:r>
      <w:r w:rsidRPr="000F5F7A">
        <w:t xml:space="preserve"> kn, kako je upućen rješenjem suda od 22. rujna 2020. godine zbog čega se smatra da je odustao od prava na vođenje parnice</w:t>
      </w:r>
      <w:r w:rsidR="009D719A">
        <w:t>, zbog čega vjerovnik nema pravo glasa</w:t>
      </w:r>
      <w:r w:rsidRPr="000F5F7A">
        <w:t>.</w:t>
      </w:r>
    </w:p>
    <w:p w:rsidR="0033373F" w:rsidP="00102AB3" w:rsidRDefault="0033373F">
      <w:pPr>
        <w:ind w:firstLine="708"/>
        <w:jc w:val="both"/>
      </w:pPr>
    </w:p>
    <w:p w:rsidRPr="000F5F7A" w:rsidR="000F5F7A" w:rsidP="000F5F7A" w:rsidRDefault="000F5F7A">
      <w:pPr>
        <w:ind w:firstLine="708"/>
        <w:jc w:val="both"/>
      </w:pPr>
      <w:r w:rsidRPr="000F5F7A">
        <w:t xml:space="preserve">Utvrđuje se da vjerovnik trgovačko društvo </w:t>
      </w:r>
      <w:r>
        <w:t>JANKO ČEPIN S.P.</w:t>
      </w:r>
      <w:r>
        <w:tab/>
      </w:r>
      <w:r w:rsidR="00F94B2A">
        <w:t xml:space="preserve"> Pot v Lešje 1, 3212 Vojnik, Slovenija</w:t>
      </w:r>
      <w:r w:rsidRPr="000F5F7A">
        <w:t xml:space="preserve">, nije pokrenuo parnicu protiv dužnika radi utvrđivanja osporene tražbine u iznosu od </w:t>
      </w:r>
      <w:r>
        <w:t xml:space="preserve">1.639,16 </w:t>
      </w:r>
      <w:r w:rsidRPr="000F5F7A">
        <w:t>kn, kako je upućen rješenjem suda od 22. rujna 2020. godine zbog čega se smatra da je odustao od prava na vođenje parnice</w:t>
      </w:r>
      <w:r w:rsidR="009D719A">
        <w:t>, zbog čega vjerovnik nema pravo glasa</w:t>
      </w:r>
      <w:r w:rsidRPr="000F5F7A">
        <w:t>.</w:t>
      </w:r>
    </w:p>
    <w:p w:rsidR="000F5F7A" w:rsidP="00102AB3" w:rsidRDefault="000F5F7A">
      <w:pPr>
        <w:ind w:firstLine="708"/>
        <w:jc w:val="both"/>
      </w:pPr>
    </w:p>
    <w:p w:rsidRPr="000F5F7A" w:rsidR="000F5F7A" w:rsidP="000F5F7A" w:rsidRDefault="000F5F7A">
      <w:pPr>
        <w:ind w:firstLine="708"/>
        <w:jc w:val="both"/>
      </w:pPr>
      <w:r w:rsidRPr="000F5F7A">
        <w:t xml:space="preserve">Utvrđuje se da vjerovnik trgovačko društvo </w:t>
      </w:r>
      <w:r>
        <w:t>Komunalno društvo GRAD d.o.o.</w:t>
      </w:r>
      <w:r w:rsidRPr="000F5F7A">
        <w:tab/>
        <w:t xml:space="preserve">Ulica Žedno-Drage 7, 21400 Supetar, nije pokrenuo parnicu protiv dužnika radi utvrđivanja osporene tražbine u iznosu od </w:t>
      </w:r>
      <w:r>
        <w:t>8.475,00</w:t>
      </w:r>
      <w:r w:rsidRPr="000F5F7A">
        <w:t xml:space="preserve"> kn, kako je upućen rješenjem suda od 22. rujna 2020. godine zbog čega se smatra da je odustao od prava na vođenje parnice</w:t>
      </w:r>
      <w:r w:rsidR="009D719A">
        <w:t>, zbog čega vjerovnik nema pravo glasa</w:t>
      </w:r>
      <w:r w:rsidRPr="000F5F7A">
        <w:t>.</w:t>
      </w:r>
    </w:p>
    <w:p w:rsidR="000F5F7A" w:rsidP="00102AB3" w:rsidRDefault="000F5F7A">
      <w:pPr>
        <w:ind w:firstLine="708"/>
        <w:jc w:val="both"/>
      </w:pPr>
    </w:p>
    <w:p w:rsidRPr="00EE3870" w:rsidR="00EE3870" w:rsidP="00EE3870" w:rsidRDefault="00EE3870">
      <w:pPr>
        <w:ind w:firstLine="708"/>
        <w:jc w:val="both"/>
      </w:pPr>
      <w:r w:rsidRPr="00EE3870">
        <w:t>Utvrđuje se da vjerovnik trgovačko društvo LINGUA RIEG</w:t>
      </w:r>
      <w:r>
        <w:t xml:space="preserve">LER d.o.o. za usluge prevođenja </w:t>
      </w:r>
      <w:r w:rsidRPr="00EE3870">
        <w:t xml:space="preserve">Ilica 5, 10000 Zagreb, nije pokrenuo parnicu protiv dužnika radi utvrđivanja osporene tražbine u iznosu od </w:t>
      </w:r>
      <w:r>
        <w:t>5.010,66</w:t>
      </w:r>
      <w:r w:rsidRPr="00EE3870">
        <w:t xml:space="preserve"> kn, kako je upućen rješenjem suda od 22. rujna 2020. godine zbog čega se smatra da je odustao od prava na vođenje parnice</w:t>
      </w:r>
      <w:r w:rsidR="009D719A">
        <w:t>, zbog čega vjerovnik nema pravo glasa</w:t>
      </w:r>
      <w:r w:rsidRPr="00EE3870">
        <w:t>.</w:t>
      </w:r>
    </w:p>
    <w:p w:rsidR="000F5F7A" w:rsidP="00102AB3" w:rsidRDefault="000F5F7A">
      <w:pPr>
        <w:ind w:firstLine="708"/>
        <w:jc w:val="both"/>
      </w:pPr>
    </w:p>
    <w:p w:rsidRPr="00EE3870" w:rsidR="00EE3870" w:rsidP="00EE3870" w:rsidRDefault="00EE3870">
      <w:pPr>
        <w:ind w:firstLine="708"/>
        <w:jc w:val="both"/>
      </w:pPr>
      <w:r w:rsidRPr="00EE3870">
        <w:t>Utvrđuje se da vjerovnik trgovačko društvo LINGUA-SOFT d.o.o. za prevođenje i računalne djelatnosti</w:t>
      </w:r>
      <w:r w:rsidRPr="00EE3870">
        <w:tab/>
        <w:t xml:space="preserve">Frankopanska 5a, 10000 Zagreb, nije pokrenuo parnicu protiv dužnika radi utvrđivanja osporene tražbine u iznosu od </w:t>
      </w:r>
      <w:r w:rsidR="00B10C4A">
        <w:t>812,50</w:t>
      </w:r>
      <w:r w:rsidRPr="00EE3870">
        <w:t xml:space="preserve"> kn, kako je upućen rješenjem suda od 22. rujna 2020. godine zbog čega se smatra da je odustao od prava na vođenje parnice</w:t>
      </w:r>
      <w:r w:rsidR="009D719A">
        <w:t>, zbog čega vjerovnik nema pravo glasa</w:t>
      </w:r>
      <w:r w:rsidRPr="00EE3870">
        <w:t>.</w:t>
      </w:r>
    </w:p>
    <w:p w:rsidR="000F5F7A" w:rsidP="00102AB3" w:rsidRDefault="000F5F7A">
      <w:pPr>
        <w:ind w:firstLine="708"/>
        <w:jc w:val="both"/>
      </w:pPr>
    </w:p>
    <w:p w:rsidRPr="00EE3870" w:rsidR="00EE3870" w:rsidP="00EE3870" w:rsidRDefault="00EE3870">
      <w:pPr>
        <w:ind w:firstLine="708"/>
        <w:jc w:val="both"/>
      </w:pPr>
      <w:r w:rsidRPr="00EE3870">
        <w:lastRenderedPageBreak/>
        <w:t xml:space="preserve">Utvrđuje se da vjerovnik trgovačko društvo </w:t>
      </w:r>
      <w:r>
        <w:t xml:space="preserve">LJUBLJANSKE MLEKARNE </w:t>
      </w:r>
      <w:r w:rsidR="00F94B2A">
        <w:t>d.o.o. Tolstojevska ulica 63, 1000 Ljubljana, Slovenija</w:t>
      </w:r>
      <w:r w:rsidRPr="00EE3870">
        <w:t xml:space="preserve">, nije pokrenuo parnicu protiv dužnika radi utvrđivanja osporene tražbine u iznosu od </w:t>
      </w:r>
      <w:r w:rsidR="00B10C4A">
        <w:t>446,66</w:t>
      </w:r>
      <w:r w:rsidRPr="00EE3870">
        <w:t xml:space="preserve"> kn, kako je upućen rješenjem suda od 22. rujna 2020. godine zbog čega se smatra da je odustao od prava na vođenje parnice</w:t>
      </w:r>
      <w:r w:rsidR="009D719A">
        <w:t>, zbog čega vjerovnik nema pravo glasa</w:t>
      </w:r>
      <w:r w:rsidRPr="00EE3870">
        <w:t>.</w:t>
      </w:r>
    </w:p>
    <w:p w:rsidR="00EE3870" w:rsidP="00102AB3" w:rsidRDefault="00EE3870">
      <w:pPr>
        <w:ind w:firstLine="708"/>
        <w:jc w:val="both"/>
      </w:pPr>
    </w:p>
    <w:p w:rsidRPr="00EE3870" w:rsidR="00EE3870" w:rsidP="00EE3870" w:rsidRDefault="00EE3870">
      <w:pPr>
        <w:ind w:firstLine="708"/>
        <w:jc w:val="both"/>
      </w:pPr>
      <w:r w:rsidRPr="00EE3870">
        <w:t xml:space="preserve">Utvrđuje se da vjerovnik </w:t>
      </w:r>
      <w:r>
        <w:t xml:space="preserve">Dušan Korošec, </w:t>
      </w:r>
      <w:r w:rsidR="00F94B2A">
        <w:t>Trg Celjskih knezov 6, 3000 Celje Slovenija</w:t>
      </w:r>
      <w:r w:rsidRPr="00EE3870">
        <w:t xml:space="preserve">, nije pokrenuo parnicu protiv dužnika radi utvrđivanja osporene tražbine u iznosu od </w:t>
      </w:r>
      <w:r w:rsidR="00B10C4A">
        <w:t>3.204,01</w:t>
      </w:r>
      <w:r w:rsidRPr="00EE3870">
        <w:t xml:space="preserve"> kn, kako je upućen rješenjem suda od 22. rujna 2020. godine zbog čega se smatra da je odustao od prava na vođenje parnice</w:t>
      </w:r>
      <w:r w:rsidR="009D719A">
        <w:t>, zbog čega vjerovnik nema pravo glasa</w:t>
      </w:r>
      <w:r w:rsidRPr="00EE3870">
        <w:t>.</w:t>
      </w:r>
    </w:p>
    <w:p w:rsidR="00EE3870" w:rsidP="00EE3870" w:rsidRDefault="00EE3870">
      <w:pPr>
        <w:jc w:val="both"/>
      </w:pPr>
    </w:p>
    <w:p w:rsidRPr="00EE3870" w:rsidR="00EE3870" w:rsidP="00EE3870" w:rsidRDefault="00EE3870">
      <w:pPr>
        <w:ind w:firstLine="708"/>
        <w:jc w:val="both"/>
      </w:pPr>
      <w:r w:rsidRPr="00EE3870">
        <w:t xml:space="preserve">Utvrđuje se da vjerovnik </w:t>
      </w:r>
      <w:r>
        <w:t xml:space="preserve">OVTAR BOŠTJAN, </w:t>
      </w:r>
      <w:r w:rsidR="00F94B2A">
        <w:t>Celjska c</w:t>
      </w:r>
      <w:r w:rsidRPr="00EE3870" w:rsidR="00F94B2A">
        <w:t xml:space="preserve">esta 25, 3212 Vojnik Slovenija, </w:t>
      </w:r>
      <w:r w:rsidRPr="00EE3870">
        <w:t xml:space="preserve">nije pokrenuo parnicu protiv dužnika radi utvrđivanja osporene tražbine u iznosu od </w:t>
      </w:r>
      <w:r w:rsidR="00B10C4A">
        <w:t xml:space="preserve">90.000,00 </w:t>
      </w:r>
      <w:r w:rsidRPr="00EE3870">
        <w:t>kn, kako je upućen rješenjem suda od 22. rujna 2020. godine zbog čega se smatra da je odustao od prava na vođenje parnice</w:t>
      </w:r>
      <w:r w:rsidR="009D719A">
        <w:t>, zbog čega vjerovnik nema pravo glasa</w:t>
      </w:r>
      <w:r w:rsidRPr="00EE3870">
        <w:t>.</w:t>
      </w:r>
    </w:p>
    <w:p w:rsidR="00EE3870" w:rsidP="00102AB3" w:rsidRDefault="00EE3870">
      <w:pPr>
        <w:ind w:firstLine="708"/>
        <w:jc w:val="both"/>
      </w:pPr>
    </w:p>
    <w:p w:rsidRPr="00EE3870" w:rsidR="00EE3870" w:rsidP="00EE3870" w:rsidRDefault="00EE3870">
      <w:pPr>
        <w:ind w:firstLine="708"/>
        <w:jc w:val="both"/>
      </w:pPr>
      <w:r w:rsidRPr="00EE3870">
        <w:t xml:space="preserve">Utvrđuje se da vjerovnik </w:t>
      </w:r>
      <w:r>
        <w:t xml:space="preserve">NINO RAŠIĆ, </w:t>
      </w:r>
      <w:r w:rsidRPr="00EE3870" w:rsidR="00F94B2A">
        <w:t>Martina Pušteka 4, 10000 Zagreb</w:t>
      </w:r>
      <w:r w:rsidRPr="00EE3870">
        <w:t xml:space="preserve">, nije pokrenuo parnicu protiv dužnika radi utvrđivanja osporene tražbine u iznosu od </w:t>
      </w:r>
      <w:r w:rsidR="00B10C4A">
        <w:t xml:space="preserve">5.000,00 </w:t>
      </w:r>
      <w:r w:rsidRPr="00EE3870">
        <w:t>kn, kako je upućen rješenjem suda od 22. rujna 2020. godine zbog čega se smatra da je odustao od prava na vođenje parnice</w:t>
      </w:r>
      <w:r w:rsidR="009D719A">
        <w:t>, zbog čega vjerovnik nema pravo glasa</w:t>
      </w:r>
      <w:r w:rsidRPr="00EE3870">
        <w:t>.</w:t>
      </w:r>
    </w:p>
    <w:p w:rsidR="00EE3870" w:rsidP="00102AB3" w:rsidRDefault="00EE3870">
      <w:pPr>
        <w:ind w:firstLine="708"/>
        <w:jc w:val="both"/>
      </w:pPr>
    </w:p>
    <w:p w:rsidRPr="00EE3870" w:rsidR="00EE3870" w:rsidP="00EE3870" w:rsidRDefault="00EE3870">
      <w:pPr>
        <w:ind w:firstLine="708"/>
        <w:jc w:val="both"/>
      </w:pPr>
      <w:r w:rsidRPr="00EE3870">
        <w:t xml:space="preserve">Utvrđuje se da </w:t>
      </w:r>
      <w:r w:rsidR="00B10C4A">
        <w:t>dužnik nije pokrenuo parnicu proti</w:t>
      </w:r>
      <w:r w:rsidR="00AB22C1">
        <w:t>v vjerovnika</w:t>
      </w:r>
      <w:r w:rsidRPr="00EE3870">
        <w:t xml:space="preserve"> REPUBLIKA SLOVENIJA - MINISTARSTVO ZA FINACE, FINANČNA UPRAVA REPUBLIKE SLOVENIJE, FINANČNI URAD CELJE (zastupano po Državno odvetništvo Republ</w:t>
      </w:r>
      <w:r w:rsidR="00B10C4A">
        <w:t xml:space="preserve">ike Slovenije) </w:t>
      </w:r>
      <w:r w:rsidRPr="00EE3870">
        <w:t xml:space="preserve">Celje, Aškerčeva ulica 12, </w:t>
      </w:r>
      <w:r w:rsidR="00B10C4A">
        <w:t xml:space="preserve">radi dokazivanja osnovanosti svog osporavanja u iznosu od 609.782,19 </w:t>
      </w:r>
      <w:r w:rsidRPr="00EE3870">
        <w:t xml:space="preserve">kn, kako je upućen rješenjem suda od 22. rujna 2020. godine zbog čega se smatra da je </w:t>
      </w:r>
      <w:r w:rsidR="00B10C4A">
        <w:t>osporavanje otklonjeno</w:t>
      </w:r>
      <w:r w:rsidR="00953251">
        <w:t xml:space="preserve">, </w:t>
      </w:r>
      <w:r w:rsidRPr="00953251" w:rsidR="00953251">
        <w:t xml:space="preserve">pa vjerovnik ima pravo glasa u visini utvrđene tražbine u iznosu od </w:t>
      </w:r>
      <w:r w:rsidR="00953251">
        <w:t>609.782,19</w:t>
      </w:r>
      <w:r w:rsidRPr="00953251" w:rsidR="00953251">
        <w:t xml:space="preserve"> kn</w:t>
      </w:r>
      <w:r w:rsidRPr="00EE3870">
        <w:t>.</w:t>
      </w:r>
    </w:p>
    <w:p w:rsidR="00EE3870" w:rsidP="00102AB3" w:rsidRDefault="00EE3870">
      <w:pPr>
        <w:ind w:firstLine="708"/>
        <w:jc w:val="both"/>
      </w:pPr>
    </w:p>
    <w:p w:rsidRPr="00953251" w:rsidR="00953251" w:rsidP="00953251" w:rsidRDefault="00EE3870">
      <w:pPr>
        <w:ind w:firstLine="708"/>
        <w:jc w:val="both"/>
      </w:pPr>
      <w:r w:rsidRPr="00EE3870">
        <w:t xml:space="preserve">Utvrđuje se </w:t>
      </w:r>
      <w:r w:rsidRPr="00B10C4A" w:rsidR="00B10C4A">
        <w:t xml:space="preserve">da dužnik nije pokrenuo parnicu protiv vjerovnika  </w:t>
      </w:r>
      <w:r w:rsidR="00B10C4A">
        <w:t>REPUBLIKA SLOVENIJA</w:t>
      </w:r>
      <w:r>
        <w:t xml:space="preserve"> ZAVOD ZA POKOJNINSKO IN INVALIDSKO ZAVAROVANJE SLOVENIJE, </w:t>
      </w:r>
      <w:r w:rsidR="00F94B2A">
        <w:t>Kolodvorska ulica 15, 1000 Ljubljana, Slovenija</w:t>
      </w:r>
      <w:r w:rsidRPr="00EE3870">
        <w:t xml:space="preserve">, </w:t>
      </w:r>
      <w:r w:rsidRPr="00B10C4A" w:rsidR="00B10C4A">
        <w:t xml:space="preserve">radi dokazivanja osnovanosti svog osporavanja u iznosu od </w:t>
      </w:r>
      <w:r w:rsidR="00B10C4A">
        <w:t>54.940,96</w:t>
      </w:r>
      <w:r w:rsidRPr="00B10C4A" w:rsidR="00B10C4A">
        <w:t xml:space="preserve"> kn, kako je upućen rješenjem suda od 22. rujna 2020. godine zbog čega se smatra da je osporavanje otklonjeno</w:t>
      </w:r>
      <w:r w:rsidR="00953251">
        <w:t>,</w:t>
      </w:r>
      <w:r w:rsidRPr="00953251" w:rsidR="00953251">
        <w:t xml:space="preserve"> pa vjerovnik ima pravo glasa u visini utvrđene tražbine u iznosu od 54.940,96 kn.</w:t>
      </w:r>
    </w:p>
    <w:p w:rsidR="00EE3870" w:rsidP="00102AB3" w:rsidRDefault="00EE3870">
      <w:pPr>
        <w:ind w:firstLine="708"/>
        <w:jc w:val="both"/>
      </w:pPr>
    </w:p>
    <w:p w:rsidRPr="00953251" w:rsidR="00953251" w:rsidP="00953251" w:rsidRDefault="00B10C4A">
      <w:pPr>
        <w:ind w:firstLine="708"/>
        <w:jc w:val="both"/>
      </w:pPr>
      <w:r w:rsidRPr="00B10C4A">
        <w:t xml:space="preserve">Utvrđuje se da dužnik nije pokrenuo parnicu protiv vjerovnika  </w:t>
      </w:r>
      <w:r>
        <w:t>REPUBLIKA SLOVENIJA  ZAVOD ZA ZDRAVSTVENO ZAVAROVANJE SLOVENIJE MIKLOŠIČEVA 24, 1000 L</w:t>
      </w:r>
      <w:r w:rsidR="00F94B2A">
        <w:t>jubljana, Slovenija</w:t>
      </w:r>
      <w:r w:rsidRPr="00B10C4A">
        <w:t xml:space="preserve">, radi dokazivanja osnovanosti svog osporavanja u iznosu od </w:t>
      </w:r>
      <w:r w:rsidR="001E09E1">
        <w:t xml:space="preserve">34.180,07 </w:t>
      </w:r>
      <w:r w:rsidRPr="00B10C4A">
        <w:t>kn, kako je upućen rješenjem suda od 22. rujna 2020. godine zbog čega se smatra da je osporavanje otklonjeno</w:t>
      </w:r>
      <w:r w:rsidR="00953251">
        <w:t xml:space="preserve">, </w:t>
      </w:r>
      <w:r w:rsidRPr="00953251" w:rsidR="00953251">
        <w:t xml:space="preserve">pa vjerovnik ima pravo glasa u visini utvrđene tražbine u iznosu od </w:t>
      </w:r>
      <w:r w:rsidR="00953251">
        <w:t>34.180,07</w:t>
      </w:r>
      <w:r w:rsidRPr="00953251" w:rsidR="00953251">
        <w:t xml:space="preserve"> kn.</w:t>
      </w:r>
    </w:p>
    <w:p w:rsidR="00EE3870" w:rsidP="00953251" w:rsidRDefault="00EE3870">
      <w:pPr>
        <w:jc w:val="both"/>
      </w:pPr>
    </w:p>
    <w:p w:rsidRPr="001E09E1" w:rsidR="001E09E1" w:rsidP="001E09E1" w:rsidRDefault="001E09E1">
      <w:pPr>
        <w:ind w:firstLine="708"/>
        <w:jc w:val="both"/>
      </w:pPr>
      <w:r w:rsidRPr="001E09E1">
        <w:t xml:space="preserve">Utvrđuje se da vjerovnik </w:t>
      </w:r>
      <w:r>
        <w:t xml:space="preserve">SPLOŠNA BOLNIŠNICA CELJE, </w:t>
      </w:r>
      <w:r w:rsidR="00F94B2A">
        <w:t>Oblakova ulica 5, 3000 Celje, Slovenija</w:t>
      </w:r>
      <w:r w:rsidRPr="001E09E1">
        <w:t xml:space="preserve">, nije pokrenuo parnicu protiv dužnika radi utvrđivanja osporene tražbine u iznosu od </w:t>
      </w:r>
      <w:r>
        <w:t xml:space="preserve">1.788,32 </w:t>
      </w:r>
      <w:r w:rsidRPr="001E09E1">
        <w:t>kn, kako je upućen rješenjem suda od 22. rujna 2020. godine zbog čega se smatra da je odustao od prava na vođenje parnice</w:t>
      </w:r>
      <w:r w:rsidR="009D719A">
        <w:t>, zbog čega vjerovnik nema pravo glasa</w:t>
      </w:r>
      <w:r w:rsidRPr="001E09E1">
        <w:t>.</w:t>
      </w:r>
    </w:p>
    <w:p w:rsidR="00EE3870" w:rsidP="00102AB3" w:rsidRDefault="00EE3870">
      <w:pPr>
        <w:ind w:firstLine="708"/>
        <w:jc w:val="both"/>
      </w:pPr>
    </w:p>
    <w:p w:rsidRPr="00AB22C1" w:rsidR="00AB22C1" w:rsidP="00AB22C1" w:rsidRDefault="00AB22C1">
      <w:pPr>
        <w:ind w:firstLine="708"/>
        <w:jc w:val="both"/>
      </w:pPr>
      <w:r w:rsidRPr="00AB22C1">
        <w:t xml:space="preserve">Utvrđuje se da vjerovnik </w:t>
      </w:r>
      <w:r>
        <w:t xml:space="preserve">VESNA STEPANČIĆ S.P., </w:t>
      </w:r>
      <w:r w:rsidR="00F94B2A">
        <w:t>Arclin 100, 3211 Škofja Vas, Slovenija</w:t>
      </w:r>
      <w:r w:rsidRPr="00AB22C1">
        <w:t xml:space="preserve">, nije pokrenuo parnicu protiv dužnika radi utvrđivanja osporene tražbine u iznosu </w:t>
      </w:r>
      <w:r w:rsidRPr="00AB22C1">
        <w:lastRenderedPageBreak/>
        <w:t xml:space="preserve">od </w:t>
      </w:r>
      <w:r>
        <w:t>10.504,09</w:t>
      </w:r>
      <w:r w:rsidRPr="00AB22C1">
        <w:t xml:space="preserve"> kn, kako je upućen rješenjem suda od 22. rujna 2020. godine zbog čega se smatra da je odustao od prava na vođenje parnice</w:t>
      </w:r>
      <w:r w:rsidR="009D719A">
        <w:t>, zbog čega vjerovnik nema pravo glasa</w:t>
      </w:r>
      <w:r w:rsidRPr="00AB22C1">
        <w:t>.</w:t>
      </w:r>
    </w:p>
    <w:p w:rsidR="00EE3870" w:rsidP="00102AB3" w:rsidRDefault="00EE3870">
      <w:pPr>
        <w:ind w:firstLine="708"/>
        <w:jc w:val="both"/>
      </w:pPr>
    </w:p>
    <w:p w:rsidRPr="00AB22C1" w:rsidR="00AB22C1" w:rsidP="00AB22C1" w:rsidRDefault="00AB22C1">
      <w:pPr>
        <w:ind w:firstLine="708"/>
        <w:jc w:val="both"/>
      </w:pPr>
      <w:r w:rsidRPr="00AB22C1">
        <w:t xml:space="preserve">Utvrđuje se da vjerovnik VESON PROMET </w:t>
      </w:r>
      <w:r w:rsidRPr="00AB22C1" w:rsidR="00F94B2A">
        <w:t xml:space="preserve">d.o.o. </w:t>
      </w:r>
      <w:r w:rsidRPr="00AB22C1">
        <w:t>za</w:t>
      </w:r>
      <w:r>
        <w:t xml:space="preserve"> proizvodnju, trgovinu i usluge </w:t>
      </w:r>
      <w:r w:rsidRPr="00AB22C1">
        <w:t xml:space="preserve">Margalići 8, 10000 Zagreb, nije pokrenuo parnicu protiv dužnika radi utvrđivanja osporene tražbine u iznosu od </w:t>
      </w:r>
      <w:r>
        <w:t>2.306,47</w:t>
      </w:r>
      <w:r w:rsidRPr="00AB22C1">
        <w:t xml:space="preserve"> kn, kako je upućen rješenjem suda od 22. rujna 2020. godine zbog čega se smatra da je odustao od prava na vođenje parnice</w:t>
      </w:r>
      <w:r w:rsidR="009D719A">
        <w:t>, zbog čega vjerovnik nema pravo glasa</w:t>
      </w:r>
      <w:r w:rsidRPr="00AB22C1">
        <w:t>.</w:t>
      </w:r>
    </w:p>
    <w:p w:rsidR="00AB22C1" w:rsidP="00102AB3" w:rsidRDefault="00AB22C1">
      <w:pPr>
        <w:ind w:firstLine="708"/>
        <w:jc w:val="both"/>
      </w:pPr>
    </w:p>
    <w:p w:rsidRPr="00AB22C1" w:rsidR="00AB22C1" w:rsidP="00AB22C1" w:rsidRDefault="00AB22C1">
      <w:pPr>
        <w:ind w:firstLine="708"/>
        <w:jc w:val="both"/>
      </w:pPr>
      <w:r w:rsidRPr="00AB22C1">
        <w:t xml:space="preserve">Utvrđuje se da vjerovnik </w:t>
      </w:r>
      <w:r>
        <w:t xml:space="preserve">ZAMP </w:t>
      </w:r>
      <w:r w:rsidRPr="00AB22C1">
        <w:t>K</w:t>
      </w:r>
      <w:r w:rsidRPr="00AB22C1" w:rsidR="00F94B2A">
        <w:t xml:space="preserve">ersnikova ulica </w:t>
      </w:r>
      <w:r w:rsidRPr="00AB22C1">
        <w:t>10 A, 1000 LJ</w:t>
      </w:r>
      <w:r w:rsidRPr="00AB22C1" w:rsidR="00F94B2A">
        <w:t>ubljana</w:t>
      </w:r>
      <w:r w:rsidRPr="00AB22C1">
        <w:t xml:space="preserve">, nije pokrenuo parnicu protiv dužnika radi utvrđivanja osporene tražbine u iznosu od </w:t>
      </w:r>
      <w:r>
        <w:t xml:space="preserve">417,29 </w:t>
      </w:r>
      <w:r w:rsidRPr="00AB22C1">
        <w:t>kn, kako je upućen rješenjem suda od 22. rujna 2020. godine zbog čega se smatra da je odustao od prava na vođenje parnice</w:t>
      </w:r>
      <w:r w:rsidR="009D719A">
        <w:t>, zbog čega vjerovnik nema pravo glasa</w:t>
      </w:r>
      <w:r w:rsidRPr="00AB22C1">
        <w:t>.</w:t>
      </w:r>
    </w:p>
    <w:p w:rsidR="00EE3870" w:rsidP="00102AB3" w:rsidRDefault="00EE3870">
      <w:pPr>
        <w:ind w:firstLine="708"/>
        <w:jc w:val="both"/>
      </w:pPr>
    </w:p>
    <w:p w:rsidRPr="00AB22C1" w:rsidR="00AB22C1" w:rsidP="00AB22C1" w:rsidRDefault="00AB22C1">
      <w:pPr>
        <w:ind w:firstLine="708"/>
        <w:jc w:val="both"/>
      </w:pPr>
      <w:r w:rsidRPr="00AB22C1">
        <w:t xml:space="preserve">Utvrđuje se da vjerovnik </w:t>
      </w:r>
      <w:r>
        <w:t xml:space="preserve">ZAVAROVALNICA TRIGLAV </w:t>
      </w:r>
      <w:r w:rsidR="00F94B2A">
        <w:t>d.d.</w:t>
      </w:r>
      <w:r>
        <w:tab/>
      </w:r>
      <w:r w:rsidR="00F94B2A">
        <w:t>Miklošičeva cesta 19 1000 Ljubljana Slovenija</w:t>
      </w:r>
      <w:r w:rsidRPr="00AB22C1" w:rsidR="00F94B2A">
        <w:t xml:space="preserve">, </w:t>
      </w:r>
      <w:r w:rsidRPr="00AB22C1">
        <w:t xml:space="preserve">nije pokrenuo parnicu protiv dužnika radi utvrđivanja osporene tražbine u iznosu od </w:t>
      </w:r>
      <w:r>
        <w:t>58.517,62</w:t>
      </w:r>
      <w:r w:rsidRPr="00AB22C1">
        <w:t xml:space="preserve"> kn, kako je upućen rješenjem suda od 22. rujna 2020. godine zbog čega se smatra da je odustao od prava na vođenje parnice</w:t>
      </w:r>
      <w:r w:rsidR="009D719A">
        <w:t>, zbog čega vjerovnik nema pravo glasa</w:t>
      </w:r>
      <w:r w:rsidRPr="00AB22C1">
        <w:t>.</w:t>
      </w:r>
    </w:p>
    <w:p w:rsidRPr="00AB22C1" w:rsidR="00AB22C1" w:rsidP="00AB22C1" w:rsidRDefault="00AB22C1">
      <w:pPr>
        <w:jc w:val="both"/>
      </w:pPr>
    </w:p>
    <w:p w:rsidRPr="00AB22C1" w:rsidR="00AB22C1" w:rsidP="00AB22C1" w:rsidRDefault="00AB22C1">
      <w:pPr>
        <w:ind w:firstLine="708"/>
        <w:jc w:val="both"/>
      </w:pPr>
      <w:r w:rsidRPr="00AB22C1">
        <w:t>Utvrđuje se da vjerovnik</w:t>
      </w:r>
      <w:r>
        <w:t xml:space="preserve"> ZDRUŽENJE SAZAŠ, </w:t>
      </w:r>
      <w:r w:rsidR="00F94B2A">
        <w:t>Špruha 19, 1236 Trzin</w:t>
      </w:r>
      <w:r>
        <w:t>, S</w:t>
      </w:r>
      <w:r w:rsidR="00F94B2A">
        <w:t>lovenija</w:t>
      </w:r>
      <w:r w:rsidRPr="00AB22C1">
        <w:t xml:space="preserve">, nije pokrenuo parnicu protiv dužnika radi utvrđivanja osporene tražbine u iznosu od </w:t>
      </w:r>
      <w:r>
        <w:t>867,93</w:t>
      </w:r>
      <w:r w:rsidRPr="00AB22C1">
        <w:t xml:space="preserve"> kn, kako je upućen rješenjem suda od 22. rujna 2020. godine zbog čega se smatra da je odustao od prava na vođenje parnice</w:t>
      </w:r>
      <w:r w:rsidR="009D719A">
        <w:t>, zbog čega vjerovnik nema pravo glasa</w:t>
      </w:r>
      <w:r w:rsidRPr="00AB22C1">
        <w:t>.</w:t>
      </w:r>
    </w:p>
    <w:p w:rsidR="00AB22C1" w:rsidP="00102AB3" w:rsidRDefault="00AB22C1">
      <w:pPr>
        <w:ind w:firstLine="708"/>
        <w:jc w:val="both"/>
      </w:pPr>
    </w:p>
    <w:p w:rsidRPr="00AB22C1" w:rsidR="00AB22C1" w:rsidP="00AB22C1" w:rsidRDefault="00AB22C1">
      <w:pPr>
        <w:ind w:firstLine="708"/>
        <w:jc w:val="both"/>
      </w:pPr>
      <w:r w:rsidRPr="00AB22C1">
        <w:t>Utvrđuje se da vjerovnik ZELENI GRAD ŠIBENIK društvo s ograničenom odgovo</w:t>
      </w:r>
      <w:r>
        <w:t>rnošću za komunalne djelatnosti</w:t>
      </w:r>
      <w:r w:rsidR="00C90E13">
        <w:t xml:space="preserve"> </w:t>
      </w:r>
      <w:r w:rsidRPr="00AB22C1">
        <w:t>Stjepana Radića 100, 22000 Šibenik, nije pokrenuo parnicu protiv dužnika radi utvrđivanja osporene tražbine u iznosu od</w:t>
      </w:r>
      <w:r>
        <w:t xml:space="preserve"> 2.502,75 kn</w:t>
      </w:r>
      <w:r w:rsidRPr="00AB22C1">
        <w:t>, kako je upućen rješenjem suda od 22. rujna 2020. godine zbog čega se smatra da je odustao od prava na vođenje parnice</w:t>
      </w:r>
      <w:r w:rsidR="009D719A">
        <w:t>, zbog čega vjerovnik nema pravo glasa</w:t>
      </w:r>
      <w:r w:rsidRPr="00AB22C1">
        <w:t>.</w:t>
      </w:r>
    </w:p>
    <w:p w:rsidR="009D719A" w:rsidP="00C90E13" w:rsidRDefault="009D719A">
      <w:pPr>
        <w:jc w:val="both"/>
      </w:pPr>
    </w:p>
    <w:p w:rsidRPr="009F7BFD" w:rsidR="009F7BFD" w:rsidP="009F7BFD" w:rsidRDefault="009F7BFD">
      <w:pPr>
        <w:ind w:firstLine="708"/>
        <w:jc w:val="both"/>
      </w:pPr>
      <w:r w:rsidRPr="009F7BFD">
        <w:t xml:space="preserve">Vjerovnici koji su glasovali </w:t>
      </w:r>
      <w:r w:rsidRPr="009F7BFD">
        <w:rPr>
          <w:b/>
        </w:rPr>
        <w:t>ZA</w:t>
      </w:r>
      <w:r w:rsidR="00080773">
        <w:rPr>
          <w:b/>
        </w:rPr>
        <w:t xml:space="preserve"> </w:t>
      </w:r>
      <w:r w:rsidRPr="00080773" w:rsidR="00080773">
        <w:t>izmijenjeni</w:t>
      </w:r>
      <w:r w:rsidRPr="00080773">
        <w:t xml:space="preserve"> </w:t>
      </w:r>
      <w:r w:rsidRPr="009F7BFD">
        <w:t>plan restrukturiranja dužnika</w:t>
      </w:r>
      <w:r w:rsidR="00080773">
        <w:t xml:space="preserve"> od </w:t>
      </w:r>
      <w:r w:rsidR="00713A49">
        <w:t>19</w:t>
      </w:r>
      <w:r w:rsidR="00C90E13">
        <w:t>. studenog 2020.</w:t>
      </w:r>
      <w:r w:rsidR="00080773">
        <w:t xml:space="preserve"> godine</w:t>
      </w:r>
      <w:r w:rsidRPr="009F7BFD">
        <w:t xml:space="preserve"> na popunjenom obrascu koji je sudu dostavljen do ročišta za glasovanje:</w:t>
      </w:r>
    </w:p>
    <w:p w:rsidRPr="008B4FB5" w:rsidR="009F7BFD" w:rsidP="00D17C27" w:rsidRDefault="009F7BFD">
      <w:pPr>
        <w:numPr>
          <w:ilvl w:val="0"/>
          <w:numId w:val="6"/>
        </w:numPr>
        <w:jc w:val="both"/>
      </w:pPr>
      <w:r w:rsidRPr="008B4FB5">
        <w:t xml:space="preserve">vjerovnik </w:t>
      </w:r>
      <w:r w:rsidRPr="008B4FB5" w:rsidR="00C90E13">
        <w:t>ERSTE&amp;STEIERMARKISCHE BANK d.d. Rijeka, Jadranski trg 3a</w:t>
      </w:r>
      <w:r w:rsidRPr="008B4FB5">
        <w:t xml:space="preserve">, s pravom glasa u visini utvrđene tražbine od </w:t>
      </w:r>
      <w:r w:rsidRPr="008B4FB5" w:rsidR="00C90E13">
        <w:t>92.539,42</w:t>
      </w:r>
      <w:r w:rsidRPr="008B4FB5">
        <w:t xml:space="preserve"> kn </w:t>
      </w:r>
    </w:p>
    <w:p w:rsidR="00C90E13" w:rsidP="00D17C27" w:rsidRDefault="00C90E13">
      <w:pPr>
        <w:numPr>
          <w:ilvl w:val="0"/>
          <w:numId w:val="6"/>
        </w:numPr>
        <w:jc w:val="both"/>
      </w:pPr>
      <w:r w:rsidRPr="00C90E13">
        <w:t xml:space="preserve">vjerovnik </w:t>
      </w:r>
      <w:r>
        <w:t xml:space="preserve">FINANCIJSKA AGENCIJA Zagreb, </w:t>
      </w:r>
      <w:r w:rsidRPr="00C90E13">
        <w:t>Ulica grada Vukovara 70,</w:t>
      </w:r>
      <w:r>
        <w:t xml:space="preserve"> </w:t>
      </w:r>
      <w:r w:rsidRPr="00C90E13">
        <w:t xml:space="preserve">s pravom glasa u visini utvrđene tražbine od </w:t>
      </w:r>
      <w:r>
        <w:t>4.853,18</w:t>
      </w:r>
      <w:r w:rsidRPr="00C90E13">
        <w:t xml:space="preserve"> kn </w:t>
      </w:r>
    </w:p>
    <w:p w:rsidRPr="008B4FB5" w:rsidR="008B4FB5" w:rsidP="00D17C27" w:rsidRDefault="008B4FB5">
      <w:pPr>
        <w:pStyle w:val="Odlomakpopisa"/>
        <w:numPr>
          <w:ilvl w:val="0"/>
          <w:numId w:val="6"/>
        </w:numPr>
        <w:jc w:val="both"/>
      </w:pPr>
      <w:r w:rsidRPr="008B4FB5">
        <w:t>vjerovnik AK4 VZDRŽEVANJE d.o.o. Ljubljana, Celovška cesta 79, Republika Slovenija, SI30605318 s pravom glasa u visini utvrđene tražbine od 5.115.209,47 kn</w:t>
      </w:r>
    </w:p>
    <w:p w:rsidRPr="00D17C27" w:rsidR="00D17C27" w:rsidP="00066790" w:rsidRDefault="00D17C27">
      <w:pPr>
        <w:pStyle w:val="Odlomakpopisa"/>
        <w:numPr>
          <w:ilvl w:val="0"/>
          <w:numId w:val="6"/>
        </w:numPr>
        <w:jc w:val="both"/>
      </w:pPr>
      <w:r w:rsidRPr="00D17C27">
        <w:t>vjerovnik AL PROJEKT ALEŠ DIMEC S.P. Republika Slovenija, Celje, Lopata 34b, SI20374585 s pravom glasa u visini utvrđene tražbine od 7.609,23 kn</w:t>
      </w:r>
    </w:p>
    <w:p w:rsidRPr="00066790" w:rsidR="00066790" w:rsidP="00066790" w:rsidRDefault="00066790">
      <w:pPr>
        <w:pStyle w:val="Odlomakpopisa"/>
        <w:numPr>
          <w:ilvl w:val="0"/>
          <w:numId w:val="6"/>
        </w:numPr>
        <w:jc w:val="both"/>
      </w:pPr>
      <w:r w:rsidRPr="00066790">
        <w:t xml:space="preserve">vjerovnik BA SVETOVANJE d.o.o. Ljubljana, Republika Slovenija, Dunajska 191, SI97738239 s pravom glasa u visini utvrđene tražbine od 5.221,83 kn </w:t>
      </w:r>
    </w:p>
    <w:p w:rsidRPr="005768EA" w:rsidR="00066790" w:rsidP="00066790" w:rsidRDefault="00066790">
      <w:pPr>
        <w:numPr>
          <w:ilvl w:val="0"/>
          <w:numId w:val="6"/>
        </w:numPr>
        <w:jc w:val="both"/>
      </w:pPr>
      <w:r w:rsidRPr="005768EA">
        <w:t xml:space="preserve">vjerovnik </w:t>
      </w:r>
      <w:r>
        <w:t xml:space="preserve">BENT EXCELENT d.o.o. Dragomelj, Domžale, Republika Slovenija, SI40712095 s </w:t>
      </w:r>
      <w:r w:rsidRPr="005768EA">
        <w:t>pravom glasa u visini utvrđene tražbine</w:t>
      </w:r>
      <w:r>
        <w:t xml:space="preserve"> od</w:t>
      </w:r>
      <w:r w:rsidRPr="005768EA">
        <w:t xml:space="preserve"> </w:t>
      </w:r>
      <w:r w:rsidRPr="003F09C6">
        <w:t>3.369,82 kn</w:t>
      </w:r>
    </w:p>
    <w:p w:rsidRPr="00A23730" w:rsidR="00A23730" w:rsidP="00A23730" w:rsidRDefault="00A23730">
      <w:pPr>
        <w:pStyle w:val="Odlomakpopisa"/>
        <w:numPr>
          <w:ilvl w:val="0"/>
          <w:numId w:val="6"/>
        </w:numPr>
        <w:jc w:val="both"/>
      </w:pPr>
      <w:r w:rsidRPr="00A23730">
        <w:t>vjerovnik BIROKRAT IT d.o.o. Ljubljana, Dunajska 191, Republika Slovenija, SI84046597 s pravom glasa u visini utvrđene tražbine od 2.172,28 kn</w:t>
      </w:r>
    </w:p>
    <w:p w:rsidRPr="00964713" w:rsidR="00964713" w:rsidP="00964713" w:rsidRDefault="00964713">
      <w:pPr>
        <w:pStyle w:val="Odlomakpopisa"/>
        <w:numPr>
          <w:ilvl w:val="0"/>
          <w:numId w:val="6"/>
        </w:numPr>
        <w:jc w:val="both"/>
      </w:pPr>
      <w:r w:rsidRPr="00964713">
        <w:lastRenderedPageBreak/>
        <w:t>vjerovnik OVTAR BOŠTJAN, Vojnik, Celjska cesta 25, Republika Slovenija, OIB: 90524624376 s pravom glasa u visini utvrđene tražbine od 321.009,86 kn</w:t>
      </w:r>
    </w:p>
    <w:p w:rsidRPr="00A0004A" w:rsidR="00A0004A" w:rsidP="00A0004A" w:rsidRDefault="00A0004A">
      <w:pPr>
        <w:pStyle w:val="Odlomakpopisa"/>
        <w:numPr>
          <w:ilvl w:val="0"/>
          <w:numId w:val="6"/>
        </w:numPr>
        <w:jc w:val="both"/>
      </w:pPr>
      <w:r w:rsidRPr="00A0004A">
        <w:t>vjerovnik BOŽICA JURKOVIĆ Delnice, Frana Supila 45, OIB: 33285584474 s pravom glasa u visini utvrđene tražbine od 80.000,00 kn</w:t>
      </w:r>
    </w:p>
    <w:p w:rsidRPr="00A0004A" w:rsidR="00A0004A" w:rsidP="00A0004A" w:rsidRDefault="00A0004A">
      <w:pPr>
        <w:pStyle w:val="Odlomakpopisa"/>
        <w:numPr>
          <w:ilvl w:val="0"/>
          <w:numId w:val="6"/>
        </w:numPr>
        <w:jc w:val="both"/>
      </w:pPr>
      <w:r w:rsidRPr="00A0004A">
        <w:t>vjerovnik DINOS d.d. Ljubljana-Črnuče, Šlandrova ulica 6, Republika Slovenija, SI44905793 s pravom glasa u visini utvrđene tražbine od 10.852,89 kn</w:t>
      </w:r>
    </w:p>
    <w:p w:rsidRPr="006F5F64" w:rsidR="006F5F64" w:rsidP="006F5F64" w:rsidRDefault="006F5F64">
      <w:pPr>
        <w:pStyle w:val="Odlomakpopisa"/>
        <w:numPr>
          <w:ilvl w:val="0"/>
          <w:numId w:val="6"/>
        </w:numPr>
        <w:jc w:val="both"/>
      </w:pPr>
      <w:r w:rsidRPr="006F5F64">
        <w:t>vjerovnik ELEKTROINSTALACIJE BOŠTJAN ŠMERC, S.P. Laško, Kajhova ulica 5, Republika Slovenija, SI82632804 s pravom glasa u visini utvrđene tražbine od 7.571,72 kn</w:t>
      </w:r>
    </w:p>
    <w:p w:rsidRPr="008B7D6E" w:rsidR="008B7D6E" w:rsidP="008B7D6E" w:rsidRDefault="008B7D6E">
      <w:pPr>
        <w:pStyle w:val="Odlomakpopisa"/>
        <w:numPr>
          <w:ilvl w:val="0"/>
          <w:numId w:val="6"/>
        </w:numPr>
        <w:jc w:val="both"/>
      </w:pPr>
      <w:r w:rsidRPr="008B7D6E">
        <w:t>vjerovnik FACILITY &amp; MAINTENANCE d.o.o. za građenje i poslovanje nekretninama, Delnice, Radićeva 13, OIB: 51677707354 s pravom glasa u visini utvrđene tražbine od 72.531,74 kn</w:t>
      </w:r>
    </w:p>
    <w:p w:rsidRPr="005768EA" w:rsidR="00A860FC" w:rsidP="00A860FC" w:rsidRDefault="00A860FC">
      <w:pPr>
        <w:numPr>
          <w:ilvl w:val="0"/>
          <w:numId w:val="6"/>
        </w:numPr>
        <w:jc w:val="both"/>
      </w:pPr>
      <w:r w:rsidRPr="005768EA">
        <w:t xml:space="preserve">vjerovnik </w:t>
      </w:r>
      <w:r>
        <w:t>INTER MIG d.o.o. Beograd, Republika Srbija, Dr. Milutina Ivkovića 2a, PIB106091715</w:t>
      </w:r>
      <w:r w:rsidRPr="005768EA">
        <w:t xml:space="preserve"> </w:t>
      </w:r>
      <w:r>
        <w:t xml:space="preserve">s </w:t>
      </w:r>
      <w:r w:rsidRPr="005768EA">
        <w:t xml:space="preserve">pravom glasa u visini utvrđene tražbine </w:t>
      </w:r>
      <w:r>
        <w:t xml:space="preserve">od </w:t>
      </w:r>
      <w:r w:rsidRPr="00303BD3">
        <w:t>551.648,61 kn</w:t>
      </w:r>
    </w:p>
    <w:p w:rsidRPr="005768EA" w:rsidR="00D93A6D" w:rsidP="00D93A6D" w:rsidRDefault="00D93A6D">
      <w:pPr>
        <w:numPr>
          <w:ilvl w:val="0"/>
          <w:numId w:val="6"/>
        </w:numPr>
        <w:jc w:val="both"/>
      </w:pPr>
      <w:r w:rsidRPr="005768EA">
        <w:t xml:space="preserve">vjerovnik </w:t>
      </w:r>
      <w:r>
        <w:t xml:space="preserve">IPRC d.o.o. Ljubljana, Regentova cesta 40, Republika Slovenija, SI56833602 s </w:t>
      </w:r>
      <w:r w:rsidRPr="005768EA">
        <w:t xml:space="preserve">pravom glasa u visini utvrđene tražbine </w:t>
      </w:r>
      <w:r w:rsidRPr="00170B32">
        <w:t>352,76 kn</w:t>
      </w:r>
    </w:p>
    <w:p w:rsidRPr="00BA3B7A" w:rsidR="00184FA6" w:rsidP="00184FA6" w:rsidRDefault="00184FA6">
      <w:pPr>
        <w:numPr>
          <w:ilvl w:val="0"/>
          <w:numId w:val="6"/>
        </w:numPr>
        <w:jc w:val="both"/>
      </w:pPr>
      <w:r w:rsidRPr="00BA3B7A">
        <w:t>vjerovnik JANKO ČEPIN S.P. Vojnik, Pot v Lešje 1, Republika Slovenija, SI11232951 s pravom glasa u visini utvrđene tražbine od 6.886,30 kn</w:t>
      </w:r>
      <w:r w:rsidRPr="00BA3B7A" w:rsidR="0036540B">
        <w:t xml:space="preserve"> </w:t>
      </w:r>
    </w:p>
    <w:p w:rsidRPr="005768EA" w:rsidR="00D53AD6" w:rsidP="00D53AD6" w:rsidRDefault="00D53AD6">
      <w:pPr>
        <w:numPr>
          <w:ilvl w:val="0"/>
          <w:numId w:val="6"/>
        </w:numPr>
        <w:jc w:val="both"/>
      </w:pPr>
      <w:r w:rsidRPr="005768EA">
        <w:t xml:space="preserve">vjerovnik </w:t>
      </w:r>
      <w:r>
        <w:t xml:space="preserve">KLIMA CELJE d.d. Celje, Delavska cesta 5, Republika Slovenija, SI65915518 s </w:t>
      </w:r>
      <w:r w:rsidRPr="005768EA">
        <w:t xml:space="preserve">pravom glasa u visini utvrđene tražbine </w:t>
      </w:r>
      <w:r>
        <w:t xml:space="preserve">od </w:t>
      </w:r>
      <w:r w:rsidRPr="00860423">
        <w:t>29.904,28 kn</w:t>
      </w:r>
    </w:p>
    <w:p w:rsidRPr="00687E4F" w:rsidR="00687E4F" w:rsidP="00687E4F" w:rsidRDefault="00687E4F">
      <w:pPr>
        <w:pStyle w:val="Odlomakpopisa"/>
        <w:numPr>
          <w:ilvl w:val="0"/>
          <w:numId w:val="6"/>
        </w:numPr>
        <w:jc w:val="both"/>
      </w:pPr>
      <w:r w:rsidRPr="00687E4F">
        <w:t>vjerovnik KOVA d.o.o. Celje,  Teharska cesta 4, Republika Slovenija, SI19493983 s pravom glasa u visini utvrđene tražbine od 8.811,64 kn</w:t>
      </w:r>
    </w:p>
    <w:p w:rsidRPr="00DF34A1" w:rsidR="00DF34A1" w:rsidP="00DF34A1" w:rsidRDefault="00DF34A1">
      <w:pPr>
        <w:pStyle w:val="Odlomakpopisa"/>
        <w:numPr>
          <w:ilvl w:val="0"/>
          <w:numId w:val="6"/>
        </w:numPr>
        <w:jc w:val="both"/>
      </w:pPr>
      <w:r w:rsidRPr="00DF34A1">
        <w:t>vjerovnik KRK MOTO d.o.o. Krk, Stjepana Radića 28, OIB: 69982170045, s pravom glasa u visini utvrđene tražbine od 3.343,75 kn</w:t>
      </w:r>
    </w:p>
    <w:p w:rsidRPr="00BA4C8D" w:rsidR="00BA4C8D" w:rsidP="00BA4C8D" w:rsidRDefault="00BA4C8D">
      <w:pPr>
        <w:pStyle w:val="Odlomakpopisa"/>
        <w:numPr>
          <w:ilvl w:val="0"/>
          <w:numId w:val="6"/>
        </w:numPr>
        <w:jc w:val="both"/>
      </w:pPr>
      <w:r w:rsidRPr="00BA4C8D">
        <w:t>vjerovnik LEA TRŽAN S.P. Vojnik, Krožna Pot 7, Republika Slovenija, s pravom glasa u visini utvrđene tražbine od 2.130,58 kn</w:t>
      </w:r>
    </w:p>
    <w:p w:rsidRPr="00572725" w:rsidR="00572725" w:rsidP="00572725" w:rsidRDefault="00572725">
      <w:pPr>
        <w:pStyle w:val="Odlomakpopisa"/>
        <w:numPr>
          <w:ilvl w:val="0"/>
          <w:numId w:val="6"/>
        </w:numPr>
        <w:jc w:val="both"/>
      </w:pPr>
      <w:r w:rsidRPr="00572725">
        <w:t>vjerovnik LINDA &amp; CO d.o.o. Vojnik, Ivenca 25, Republika Slovenija, SI88147061 s pravom glasa u visini utvrđene tražbine od 4.031,22 kn</w:t>
      </w:r>
    </w:p>
    <w:p w:rsidRPr="00F93289" w:rsidR="00F93289" w:rsidP="00F93289" w:rsidRDefault="00F93289">
      <w:pPr>
        <w:pStyle w:val="Odlomakpopisa"/>
        <w:numPr>
          <w:ilvl w:val="0"/>
          <w:numId w:val="6"/>
        </w:numPr>
        <w:jc w:val="both"/>
      </w:pPr>
      <w:r w:rsidRPr="00F93289">
        <w:t>vjerovnik LINGUA REIGLER d.o.o. Zagreb, Ilica 5, OIB: 08767586774 s pravom glasa u visini utvrđene tražbine od 3.376,84 kn</w:t>
      </w:r>
    </w:p>
    <w:p w:rsidRPr="00373D70" w:rsidR="00373D70" w:rsidP="00373D70" w:rsidRDefault="00373D70">
      <w:pPr>
        <w:pStyle w:val="Odlomakpopisa"/>
        <w:numPr>
          <w:ilvl w:val="0"/>
          <w:numId w:val="6"/>
        </w:numPr>
        <w:jc w:val="both"/>
      </w:pPr>
      <w:r w:rsidRPr="00373D70">
        <w:t>vjerovnik MERKUR TRGOVINA d.o.o. Naklo, Republika Slovenija, Cesta na okrovlo 7, OIB: 6723128000 s pravom glasa u visini utvrđene tražbine od 89.591,63 kn</w:t>
      </w:r>
    </w:p>
    <w:p w:rsidRPr="00B11E43" w:rsidR="00B11E43" w:rsidP="00B11E43" w:rsidRDefault="00B11E43">
      <w:pPr>
        <w:pStyle w:val="Odlomakpopisa"/>
        <w:numPr>
          <w:ilvl w:val="0"/>
          <w:numId w:val="6"/>
        </w:numPr>
        <w:jc w:val="both"/>
      </w:pPr>
      <w:r w:rsidRPr="00B11E43">
        <w:t>vjerovnik ODRŽAVAČ d.o.o. Beograd, Dr. Milutina Ivkovića 2a, Republika Srbija, PIB105683610 s pravom glasa u visini utvrđene tražbine od 94.277,21 kn</w:t>
      </w:r>
    </w:p>
    <w:p w:rsidRPr="00E77942" w:rsidR="00E77942" w:rsidP="00E77942" w:rsidRDefault="00E77942">
      <w:pPr>
        <w:pStyle w:val="Odlomakpopisa"/>
        <w:numPr>
          <w:ilvl w:val="0"/>
          <w:numId w:val="6"/>
        </w:numPr>
        <w:jc w:val="both"/>
      </w:pPr>
      <w:r w:rsidRPr="00E77942">
        <w:t>vjerovnik DUŠAN KOROŠEC, Celje, Trg celjskih knezov 6, Republika Slovenija, SI73796638 s pravom glasa u visini utvrđene tražbine od 31.147,82 kn</w:t>
      </w:r>
    </w:p>
    <w:p w:rsidRPr="00B368A0" w:rsidR="00B368A0" w:rsidP="00B368A0" w:rsidRDefault="00B368A0">
      <w:pPr>
        <w:pStyle w:val="Odlomakpopisa"/>
        <w:numPr>
          <w:ilvl w:val="0"/>
          <w:numId w:val="6"/>
        </w:numPr>
        <w:jc w:val="both"/>
      </w:pPr>
      <w:r w:rsidRPr="00B368A0">
        <w:t>vjerovnik ODVETNIŠKA DRUŽBA IVANČIČ &amp; TRBOVC, Celje, Stanetova 27, Republika Slovenija, SI75134772 s pravom glasa u visini utvrđene tražbine od 19.433,86 kn</w:t>
      </w:r>
    </w:p>
    <w:p w:rsidRPr="00006500" w:rsidR="00006500" w:rsidP="00006500" w:rsidRDefault="00006500">
      <w:pPr>
        <w:pStyle w:val="Odlomakpopisa"/>
        <w:numPr>
          <w:ilvl w:val="0"/>
          <w:numId w:val="6"/>
        </w:numPr>
        <w:jc w:val="both"/>
      </w:pPr>
      <w:r w:rsidRPr="00006500">
        <w:t>vjerovnik ANITA FILIPOVIĆ, Zagreb, Martićeva 67, OIB: 11439067776 s pravom glasa u visini utvrđene tražbine od 20.277,50 kn</w:t>
      </w:r>
    </w:p>
    <w:p w:rsidRPr="008F40BA" w:rsidR="008F40BA" w:rsidP="008F40BA" w:rsidRDefault="008F40BA">
      <w:pPr>
        <w:pStyle w:val="Odlomakpopisa"/>
        <w:numPr>
          <w:ilvl w:val="0"/>
          <w:numId w:val="6"/>
        </w:numPr>
        <w:jc w:val="both"/>
      </w:pPr>
      <w:r w:rsidRPr="008F40BA">
        <w:t>vjerovnik MILJENKA KATUNAR ZRINSKI, Krk, Kralja Tomislava 22, OIB: 89110137858 s pravom glasa u visini utvrđene tražbine od 4.352,50 kn</w:t>
      </w:r>
    </w:p>
    <w:p w:rsidRPr="009904BA" w:rsidR="009904BA" w:rsidP="009904BA" w:rsidRDefault="009904BA">
      <w:pPr>
        <w:pStyle w:val="Odlomakpopisa"/>
        <w:numPr>
          <w:ilvl w:val="0"/>
          <w:numId w:val="6"/>
        </w:numPr>
        <w:jc w:val="both"/>
      </w:pPr>
      <w:r w:rsidRPr="009904BA">
        <w:t xml:space="preserve">vjerovnik RATVO INŽENJERING d.o.o. Beograd, Dr. Milutina Ivkovića 2a, Republika Srbija, PIB108436790 s pravom glasa u visini utvrđene tražbine od 190.303,03 kn </w:t>
      </w:r>
    </w:p>
    <w:p w:rsidRPr="007A15F2" w:rsidR="007A15F2" w:rsidP="007A15F2" w:rsidRDefault="007A15F2">
      <w:pPr>
        <w:pStyle w:val="Odlomakpopisa"/>
        <w:numPr>
          <w:ilvl w:val="0"/>
          <w:numId w:val="6"/>
        </w:numPr>
        <w:jc w:val="both"/>
      </w:pPr>
      <w:r w:rsidRPr="007A15F2">
        <w:t>vjerovnik TEHNO GRADBA d.o.o. Veles, Ulica Nikole Orovčanec 11, Republika Sjeverna Makedonija, EDB4004013510792 s pravom glasa u visini utvrđene tražbine od 222.959,98 kn</w:t>
      </w:r>
    </w:p>
    <w:p w:rsidRPr="009F7BFD" w:rsidR="00C90E13" w:rsidP="002C3A78" w:rsidRDefault="00ED6FB6">
      <w:pPr>
        <w:pStyle w:val="Odlomakpopisa"/>
        <w:numPr>
          <w:ilvl w:val="0"/>
          <w:numId w:val="6"/>
        </w:numPr>
        <w:jc w:val="both"/>
      </w:pPr>
      <w:r w:rsidRPr="00ED6FB6">
        <w:lastRenderedPageBreak/>
        <w:t>vjerovnik TEHNO KUĆA DOOEL d.o.o. Republika Sjeverna Makedonija, Veles, Nikola Orovčanec 11-6,OIB: 80618619939 s pravom glasa u visini utvrđene tražbine od 437.948,66 kn</w:t>
      </w:r>
    </w:p>
    <w:p w:rsidR="0087407E" w:rsidP="004643E7" w:rsidRDefault="0087407E">
      <w:pPr>
        <w:jc w:val="both"/>
      </w:pPr>
    </w:p>
    <w:p w:rsidRPr="005768EA" w:rsidR="005768EA" w:rsidP="005768EA" w:rsidRDefault="005768EA">
      <w:pPr>
        <w:ind w:firstLine="708"/>
        <w:jc w:val="both"/>
        <w:rPr>
          <w:b/>
        </w:rPr>
      </w:pPr>
      <w:r w:rsidRPr="005768EA">
        <w:t xml:space="preserve">Utvrđuje se da slijedeći vjerovnici s pravom glasa nisu glasovali o planu restrukturiranja zbog čega se temeljem čl. 58. st. 2. Stečajnog zakona </w:t>
      </w:r>
      <w:r w:rsidRPr="005768EA">
        <w:rPr>
          <w:b/>
        </w:rPr>
        <w:t>smatra da su glasovali protiv plana restrukturiranja:</w:t>
      </w:r>
    </w:p>
    <w:p w:rsidRPr="005768EA" w:rsidR="00667E2B" w:rsidP="007D071A" w:rsidRDefault="00667E2B">
      <w:pPr>
        <w:jc w:val="both"/>
      </w:pPr>
      <w:r w:rsidRPr="005768EA">
        <w:t xml:space="preserve"> </w:t>
      </w:r>
    </w:p>
    <w:p w:rsidRPr="005768EA" w:rsidR="00667E2B" w:rsidP="00192F38" w:rsidRDefault="00667E2B">
      <w:pPr>
        <w:numPr>
          <w:ilvl w:val="0"/>
          <w:numId w:val="7"/>
        </w:numPr>
        <w:jc w:val="both"/>
      </w:pPr>
      <w:r w:rsidRPr="005768EA">
        <w:t xml:space="preserve">vjerovnik </w:t>
      </w:r>
      <w:r w:rsidR="003F0EB6">
        <w:t>BONAMICO d.o.o. Ljubljana, Velnarjeva ulica 8, Republika Slovenija, SI62842708</w:t>
      </w:r>
      <w:r w:rsidRPr="005768EA">
        <w:t xml:space="preserve"> </w:t>
      </w:r>
      <w:r>
        <w:t xml:space="preserve">s </w:t>
      </w:r>
      <w:r w:rsidRPr="005768EA">
        <w:t>pravom g</w:t>
      </w:r>
      <w:r w:rsidR="00097FDD">
        <w:t>lasa u visini utvrđene tražbine</w:t>
      </w:r>
      <w:r w:rsidR="00001A67">
        <w:t xml:space="preserve"> od </w:t>
      </w:r>
      <w:r w:rsidRPr="003F0EB6" w:rsidR="003F0EB6">
        <w:t>5.585,18 kn</w:t>
      </w:r>
      <w:r w:rsidRPr="005768EA">
        <w:t xml:space="preserve"> </w:t>
      </w:r>
    </w:p>
    <w:p w:rsidRPr="005768EA" w:rsidR="00667E2B" w:rsidP="00192F38" w:rsidRDefault="00667E2B">
      <w:pPr>
        <w:numPr>
          <w:ilvl w:val="0"/>
          <w:numId w:val="7"/>
        </w:numPr>
        <w:jc w:val="both"/>
      </w:pPr>
      <w:r w:rsidRPr="005768EA">
        <w:t xml:space="preserve">vjerovnik </w:t>
      </w:r>
      <w:r w:rsidRPr="00001A67" w:rsidR="00001A67">
        <w:t>CELJSKE MESNINE d.o.o. Celje,</w:t>
      </w:r>
      <w:r w:rsidRPr="005768EA">
        <w:t xml:space="preserve"> </w:t>
      </w:r>
      <w:r w:rsidR="00001A67">
        <w:t xml:space="preserve">Cesta Vtrnovlje 17, Republika Slovenija, SI73291978 </w:t>
      </w:r>
      <w:r>
        <w:t xml:space="preserve">s </w:t>
      </w:r>
      <w:r w:rsidRPr="005768EA">
        <w:t xml:space="preserve">pravom glasa u visini utvrđene tražbine </w:t>
      </w:r>
      <w:r w:rsidR="00001A67">
        <w:t xml:space="preserve">od </w:t>
      </w:r>
      <w:r w:rsidRPr="00001A67" w:rsidR="00001A67">
        <w:t>3.655,86 kn</w:t>
      </w:r>
    </w:p>
    <w:p w:rsidRPr="005768EA" w:rsidR="00667E2B" w:rsidP="00192F38" w:rsidRDefault="00667E2B">
      <w:pPr>
        <w:pStyle w:val="Odlomakpopisa"/>
        <w:numPr>
          <w:ilvl w:val="0"/>
          <w:numId w:val="7"/>
        </w:numPr>
        <w:jc w:val="both"/>
      </w:pPr>
      <w:r w:rsidRPr="005768EA">
        <w:t xml:space="preserve">vjerovnik </w:t>
      </w:r>
      <w:r w:rsidR="00001A67">
        <w:t>CONEXIN d.o.o. Ivanec, Varaždinska 20, OIB: 59816734317</w:t>
      </w:r>
      <w:r w:rsidRPr="005768EA">
        <w:t xml:space="preserve"> </w:t>
      </w:r>
      <w:r>
        <w:t xml:space="preserve">s </w:t>
      </w:r>
      <w:r w:rsidRPr="005768EA">
        <w:t xml:space="preserve">pravom glasa u visini utvrđene tražbine </w:t>
      </w:r>
      <w:r w:rsidR="00097FDD">
        <w:t xml:space="preserve">od </w:t>
      </w:r>
      <w:r w:rsidRPr="00001A67" w:rsidR="00001A67">
        <w:t>124.918,07 kn</w:t>
      </w:r>
    </w:p>
    <w:p w:rsidRPr="005768EA" w:rsidR="00667E2B" w:rsidP="00192F38" w:rsidRDefault="00667E2B">
      <w:pPr>
        <w:numPr>
          <w:ilvl w:val="0"/>
          <w:numId w:val="7"/>
        </w:numPr>
        <w:jc w:val="both"/>
      </w:pPr>
      <w:r w:rsidRPr="005768EA">
        <w:t xml:space="preserve">vjerovnik </w:t>
      </w:r>
      <w:r w:rsidR="00097FDD">
        <w:t>DAVID M. KENDA, Ljubljana, Bleiweisova cesta 30, Republika Slovenija, 2309980</w:t>
      </w:r>
      <w:r w:rsidRPr="005768EA">
        <w:t xml:space="preserve"> </w:t>
      </w:r>
      <w:r>
        <w:t xml:space="preserve">s </w:t>
      </w:r>
      <w:r w:rsidRPr="005768EA">
        <w:t>pravom glasa u visini utvrđene tražbine</w:t>
      </w:r>
      <w:r w:rsidR="00097FDD">
        <w:t xml:space="preserve"> od</w:t>
      </w:r>
      <w:r w:rsidRPr="005768EA">
        <w:t xml:space="preserve"> </w:t>
      </w:r>
      <w:r w:rsidRPr="00097FDD" w:rsidR="00097FDD">
        <w:t>3.230,16 kn</w:t>
      </w:r>
    </w:p>
    <w:p w:rsidRPr="005768EA" w:rsidR="00097FDD" w:rsidP="00192F38" w:rsidRDefault="00097FDD">
      <w:pPr>
        <w:pStyle w:val="Odlomakpopisa"/>
        <w:numPr>
          <w:ilvl w:val="0"/>
          <w:numId w:val="7"/>
        </w:numPr>
        <w:jc w:val="both"/>
      </w:pPr>
      <w:r w:rsidRPr="005768EA">
        <w:t xml:space="preserve">vjerovnik </w:t>
      </w:r>
      <w:r w:rsidR="00303BD3">
        <w:t>HEP ELEKTRA d.o.o. Zagreb, Ulica grada Vukovara 37, OIB: 43965974818</w:t>
      </w:r>
      <w:r w:rsidRPr="005768EA">
        <w:t xml:space="preserve"> </w:t>
      </w:r>
      <w:r>
        <w:t xml:space="preserve">s </w:t>
      </w:r>
      <w:r w:rsidRPr="005768EA">
        <w:t xml:space="preserve">pravom glasa u visini utvrđene tražbine </w:t>
      </w:r>
      <w:r w:rsidR="00303BD3">
        <w:t xml:space="preserve">od </w:t>
      </w:r>
      <w:r w:rsidRPr="00303BD3" w:rsidR="00303BD3">
        <w:t>1.556,21 kn</w:t>
      </w:r>
    </w:p>
    <w:p w:rsidRPr="005768EA" w:rsidR="00097FDD" w:rsidP="00192F38" w:rsidRDefault="00097FDD">
      <w:pPr>
        <w:numPr>
          <w:ilvl w:val="0"/>
          <w:numId w:val="7"/>
        </w:numPr>
        <w:jc w:val="both"/>
      </w:pPr>
      <w:r w:rsidRPr="005768EA">
        <w:t xml:space="preserve">vjerovnik </w:t>
      </w:r>
      <w:r w:rsidR="00303BD3">
        <w:t>HRVATSKE VODE Zagreb, Ulica grada Vukovara 220, OIB: 28921383001</w:t>
      </w:r>
      <w:r w:rsidRPr="005768EA">
        <w:t xml:space="preserve"> </w:t>
      </w:r>
      <w:r>
        <w:t xml:space="preserve">s </w:t>
      </w:r>
      <w:r w:rsidRPr="005768EA">
        <w:t xml:space="preserve">pravom glasa u visini utvrđene tražbine </w:t>
      </w:r>
      <w:r w:rsidR="00303BD3">
        <w:t xml:space="preserve">od </w:t>
      </w:r>
      <w:r w:rsidRPr="00303BD3" w:rsidR="00303BD3">
        <w:t>3.137,48 kn</w:t>
      </w:r>
    </w:p>
    <w:p w:rsidRPr="005768EA" w:rsidR="00097FDD" w:rsidP="00192F38" w:rsidRDefault="00097FDD">
      <w:pPr>
        <w:numPr>
          <w:ilvl w:val="0"/>
          <w:numId w:val="7"/>
        </w:numPr>
        <w:jc w:val="both"/>
      </w:pPr>
      <w:r w:rsidRPr="005768EA">
        <w:t xml:space="preserve">vjerovnik </w:t>
      </w:r>
      <w:r w:rsidRPr="006A40FC" w:rsidR="006A40FC">
        <w:t xml:space="preserve">ISTRABENZ PLINI d.o.o. Koper, </w:t>
      </w:r>
      <w:r w:rsidR="006A40FC">
        <w:t xml:space="preserve">Bertoki Sermin 84, Republika Slovenija, SI89356179 </w:t>
      </w:r>
      <w:r>
        <w:t xml:space="preserve">s </w:t>
      </w:r>
      <w:r w:rsidRPr="005768EA">
        <w:t>pravom glasa u visini utvrđene tražbine</w:t>
      </w:r>
      <w:r w:rsidR="006A40FC">
        <w:t xml:space="preserve"> od</w:t>
      </w:r>
      <w:r w:rsidRPr="005768EA">
        <w:t xml:space="preserve"> </w:t>
      </w:r>
      <w:r w:rsidRPr="006A40FC" w:rsidR="006A40FC">
        <w:t>2.122,21 kn</w:t>
      </w:r>
    </w:p>
    <w:p w:rsidRPr="005768EA" w:rsidR="00097FDD" w:rsidP="00192F38" w:rsidRDefault="00097FDD">
      <w:pPr>
        <w:pStyle w:val="Odlomakpopisa"/>
        <w:numPr>
          <w:ilvl w:val="0"/>
          <w:numId w:val="7"/>
        </w:numPr>
        <w:jc w:val="both"/>
      </w:pPr>
      <w:r w:rsidRPr="005768EA">
        <w:t xml:space="preserve">vjerovnik </w:t>
      </w:r>
      <w:r w:rsidR="00945160">
        <w:t>JUSTINIJAN d.o.o. Maribor, Ulica Vita Kraigherja 8, Republika Slovenija, 94903425</w:t>
      </w:r>
      <w:r w:rsidRPr="005768EA">
        <w:t xml:space="preserve"> </w:t>
      </w:r>
      <w:r>
        <w:t xml:space="preserve">s </w:t>
      </w:r>
      <w:r w:rsidRPr="005768EA">
        <w:t>pravom glasa u visini utvrđene tražbine</w:t>
      </w:r>
      <w:r w:rsidR="00945160">
        <w:t xml:space="preserve"> od</w:t>
      </w:r>
      <w:r w:rsidRPr="005768EA">
        <w:t xml:space="preserve"> </w:t>
      </w:r>
      <w:r w:rsidRPr="00945160" w:rsidR="00945160">
        <w:t>13.818,36 kn</w:t>
      </w:r>
    </w:p>
    <w:p w:rsidRPr="005768EA" w:rsidR="00097FDD" w:rsidP="00192F38" w:rsidRDefault="00097FDD">
      <w:pPr>
        <w:pStyle w:val="Odlomakpopisa"/>
        <w:numPr>
          <w:ilvl w:val="0"/>
          <w:numId w:val="7"/>
        </w:numPr>
        <w:jc w:val="both"/>
      </w:pPr>
      <w:r w:rsidRPr="005768EA">
        <w:t xml:space="preserve">vjerovnik </w:t>
      </w:r>
      <w:r w:rsidR="00860423">
        <w:t xml:space="preserve">REPUBLIKA HRVATSKA, Ministarstvo financija, Zagreb, Katančićeva 5, OIB: 18683136487 </w:t>
      </w:r>
      <w:r>
        <w:t xml:space="preserve">s </w:t>
      </w:r>
      <w:r w:rsidRPr="005768EA">
        <w:t xml:space="preserve">pravom glasa u visini utvrđene tražbine </w:t>
      </w:r>
      <w:r w:rsidR="00860423">
        <w:t xml:space="preserve">od </w:t>
      </w:r>
      <w:r w:rsidRPr="00860423" w:rsidR="00860423">
        <w:t>1.948.227,53 kn</w:t>
      </w:r>
    </w:p>
    <w:p w:rsidRPr="005768EA" w:rsidR="00097FDD" w:rsidP="00192F38" w:rsidRDefault="00097FDD">
      <w:pPr>
        <w:numPr>
          <w:ilvl w:val="0"/>
          <w:numId w:val="7"/>
        </w:numPr>
        <w:jc w:val="both"/>
      </w:pPr>
      <w:r w:rsidRPr="005768EA">
        <w:t xml:space="preserve">vjerovnik </w:t>
      </w:r>
      <w:r w:rsidR="00491E6D">
        <w:t>MOJ MEHANIK RAJKO VRBOVŠEK S.P. Pristava pri mestinju, Škofja 1b, Republika Slovenija, 61128538</w:t>
      </w:r>
      <w:r w:rsidRPr="005768EA">
        <w:t xml:space="preserve"> </w:t>
      </w:r>
      <w:r>
        <w:t xml:space="preserve">s </w:t>
      </w:r>
      <w:r w:rsidRPr="005768EA">
        <w:t>pravom glasa u visini utvrđene tražbine</w:t>
      </w:r>
      <w:r w:rsidR="006E4B89">
        <w:t xml:space="preserve"> od</w:t>
      </w:r>
      <w:r w:rsidRPr="005768EA">
        <w:t xml:space="preserve"> </w:t>
      </w:r>
      <w:r w:rsidRPr="00491E6D" w:rsidR="00491E6D">
        <w:t>7.289,64 kn</w:t>
      </w:r>
    </w:p>
    <w:p w:rsidRPr="005768EA" w:rsidR="00097FDD" w:rsidP="00192F38" w:rsidRDefault="00097FDD">
      <w:pPr>
        <w:pStyle w:val="Odlomakpopisa"/>
        <w:numPr>
          <w:ilvl w:val="0"/>
          <w:numId w:val="7"/>
        </w:numPr>
        <w:jc w:val="both"/>
      </w:pPr>
      <w:r w:rsidRPr="005768EA">
        <w:t xml:space="preserve">vjerovnik </w:t>
      </w:r>
      <w:r w:rsidR="006E4B89">
        <w:t xml:space="preserve">NOVERA PROJEKT d.o.o. Ljubljana, Letališka cesta 27, Republika Slovenija, </w:t>
      </w:r>
      <w:r w:rsidRPr="006E4B89" w:rsidR="006E4B89">
        <w:t>SI50557718</w:t>
      </w:r>
      <w:r w:rsidRPr="005768EA">
        <w:t xml:space="preserve"> </w:t>
      </w:r>
      <w:r>
        <w:t xml:space="preserve">s </w:t>
      </w:r>
      <w:r w:rsidRPr="005768EA">
        <w:t>pravom glasa u visini utvrđene tražbine</w:t>
      </w:r>
      <w:r w:rsidR="006E4B89">
        <w:t xml:space="preserve"> od</w:t>
      </w:r>
      <w:r w:rsidRPr="005768EA">
        <w:t xml:space="preserve"> </w:t>
      </w:r>
      <w:r w:rsidRPr="006E4B89" w:rsidR="006E4B89">
        <w:t>9.511,54 kn</w:t>
      </w:r>
    </w:p>
    <w:p w:rsidRPr="005768EA" w:rsidR="00097FDD" w:rsidP="00192F38" w:rsidRDefault="00097FDD">
      <w:pPr>
        <w:pStyle w:val="Odlomakpopisa"/>
        <w:numPr>
          <w:ilvl w:val="0"/>
          <w:numId w:val="7"/>
        </w:numPr>
        <w:jc w:val="both"/>
      </w:pPr>
      <w:r w:rsidRPr="005768EA">
        <w:t xml:space="preserve">vjerovnik </w:t>
      </w:r>
      <w:r w:rsidR="004757A6">
        <w:t>NINO RAŠIĆ, Zagreb, Martina Pušteka 4, OIB: 18881309532</w:t>
      </w:r>
      <w:r w:rsidRPr="005768EA">
        <w:t xml:space="preserve"> </w:t>
      </w:r>
      <w:r>
        <w:t xml:space="preserve">s </w:t>
      </w:r>
      <w:r w:rsidRPr="005768EA">
        <w:t xml:space="preserve">pravom glasa u visini utvrđene tražbine </w:t>
      </w:r>
      <w:r w:rsidR="004757A6">
        <w:t xml:space="preserve">od </w:t>
      </w:r>
      <w:r w:rsidRPr="004757A6" w:rsidR="004757A6">
        <w:t>2.500,00 kn</w:t>
      </w:r>
    </w:p>
    <w:p w:rsidRPr="005768EA" w:rsidR="00097FDD" w:rsidP="00192F38" w:rsidRDefault="00097FDD">
      <w:pPr>
        <w:numPr>
          <w:ilvl w:val="0"/>
          <w:numId w:val="7"/>
        </w:numPr>
        <w:jc w:val="both"/>
      </w:pPr>
      <w:r w:rsidRPr="005768EA">
        <w:t xml:space="preserve">vjerovnik </w:t>
      </w:r>
      <w:r w:rsidR="004757A6">
        <w:t>REPUBLIKA SLOVENIJA, Državno odvjetništvo Republike Slovenije, Ljubljana, Šubićeva 2, 5022797000</w:t>
      </w:r>
      <w:r w:rsidRPr="005768EA">
        <w:t xml:space="preserve"> </w:t>
      </w:r>
      <w:r>
        <w:t xml:space="preserve">s </w:t>
      </w:r>
      <w:r w:rsidRPr="005768EA">
        <w:t xml:space="preserve">pravom glasa u visini utvrđene tražbine </w:t>
      </w:r>
      <w:r w:rsidR="004757A6">
        <w:t xml:space="preserve">od </w:t>
      </w:r>
      <w:r w:rsidRPr="004757A6" w:rsidR="004757A6">
        <w:t>5.556,84 kn</w:t>
      </w:r>
    </w:p>
    <w:p w:rsidRPr="004757A6" w:rsidR="004757A6" w:rsidP="00192F38" w:rsidRDefault="00097FDD">
      <w:pPr>
        <w:numPr>
          <w:ilvl w:val="0"/>
          <w:numId w:val="7"/>
        </w:numPr>
        <w:jc w:val="both"/>
      </w:pPr>
      <w:r w:rsidRPr="005768EA">
        <w:t xml:space="preserve">vjerovnik </w:t>
      </w:r>
      <w:r w:rsidR="004757A6">
        <w:t xml:space="preserve">RTV SLOVENIJA, Ljubljana, Kolodvorska ulica 2, Republika Slovenija, SI29865174 </w:t>
      </w:r>
      <w:r>
        <w:t xml:space="preserve">s </w:t>
      </w:r>
      <w:r w:rsidRPr="005768EA">
        <w:t>pravom glasa u visini utvrđene tražbine</w:t>
      </w:r>
      <w:r w:rsidR="004757A6">
        <w:t xml:space="preserve"> od</w:t>
      </w:r>
      <w:r w:rsidRPr="005768EA">
        <w:t xml:space="preserve"> </w:t>
      </w:r>
      <w:r w:rsidRPr="004757A6" w:rsidR="004757A6">
        <w:t>94,43 kn</w:t>
      </w:r>
    </w:p>
    <w:p w:rsidRPr="004757A6" w:rsidR="004757A6" w:rsidP="00192F38" w:rsidRDefault="00097FDD">
      <w:pPr>
        <w:numPr>
          <w:ilvl w:val="0"/>
          <w:numId w:val="7"/>
        </w:numPr>
        <w:jc w:val="both"/>
      </w:pPr>
      <w:r w:rsidRPr="005768EA">
        <w:t xml:space="preserve">vjerovnik </w:t>
      </w:r>
      <w:r w:rsidR="004757A6">
        <w:t xml:space="preserve">SIMBIO d.o.o. Celje, Teharska cesta 49, Republika Slovenija, 5914523000 </w:t>
      </w:r>
      <w:r>
        <w:t xml:space="preserve">s </w:t>
      </w:r>
      <w:r w:rsidRPr="005768EA">
        <w:t>pravom glasa u visini utvrđene tražbine</w:t>
      </w:r>
      <w:r w:rsidR="004757A6">
        <w:t xml:space="preserve"> od</w:t>
      </w:r>
      <w:r w:rsidRPr="005768EA">
        <w:t xml:space="preserve"> </w:t>
      </w:r>
      <w:r w:rsidRPr="004757A6" w:rsidR="004757A6">
        <w:t>1.306,33 kn</w:t>
      </w:r>
    </w:p>
    <w:p w:rsidRPr="005768EA" w:rsidR="00097FDD" w:rsidP="00192F38" w:rsidRDefault="00097FDD">
      <w:pPr>
        <w:numPr>
          <w:ilvl w:val="0"/>
          <w:numId w:val="7"/>
        </w:numPr>
        <w:jc w:val="both"/>
      </w:pPr>
      <w:r w:rsidRPr="005768EA">
        <w:t xml:space="preserve">vjerovnik </w:t>
      </w:r>
      <w:r w:rsidR="004757A6">
        <w:t>SINTAL d.o.o. Ljubljana, Litostrojska cesta 38, Republika Slovenija, SI65300645</w:t>
      </w:r>
      <w:r w:rsidRPr="005768EA">
        <w:t xml:space="preserve"> </w:t>
      </w:r>
      <w:r>
        <w:t xml:space="preserve">s </w:t>
      </w:r>
      <w:r w:rsidRPr="005768EA">
        <w:t xml:space="preserve">pravom glasa u visini utvrđene tražbine </w:t>
      </w:r>
      <w:r w:rsidR="004757A6">
        <w:t xml:space="preserve">od </w:t>
      </w:r>
      <w:r w:rsidRPr="004757A6" w:rsidR="004757A6">
        <w:t>14.739,00 kn</w:t>
      </w:r>
    </w:p>
    <w:p w:rsidRPr="0047318A" w:rsidR="0047318A" w:rsidP="00192F38" w:rsidRDefault="00097FDD">
      <w:pPr>
        <w:numPr>
          <w:ilvl w:val="0"/>
          <w:numId w:val="7"/>
        </w:numPr>
        <w:jc w:val="both"/>
      </w:pPr>
      <w:r w:rsidRPr="005768EA">
        <w:t xml:space="preserve">vjerovnik </w:t>
      </w:r>
      <w:r w:rsidR="0047318A">
        <w:t>ZAVAROVALNICA TRIGLAV d.d. Ljubljana, Miklošičeva cesta 19, Republika Slovenija, 80040306</w:t>
      </w:r>
      <w:r w:rsidRPr="005768EA">
        <w:t xml:space="preserve"> </w:t>
      </w:r>
      <w:r>
        <w:t xml:space="preserve">s </w:t>
      </w:r>
      <w:r w:rsidRPr="005768EA">
        <w:t xml:space="preserve">pravom glasa u visini utvrđene tražbine </w:t>
      </w:r>
      <w:r w:rsidR="0047318A">
        <w:t xml:space="preserve">od </w:t>
      </w:r>
      <w:r w:rsidRPr="0047318A" w:rsidR="0047318A">
        <w:t>11.602,78 kn</w:t>
      </w:r>
    </w:p>
    <w:p w:rsidR="0087407E" w:rsidP="00192F38" w:rsidRDefault="00097FDD">
      <w:pPr>
        <w:pStyle w:val="Odlomakpopisa"/>
        <w:numPr>
          <w:ilvl w:val="0"/>
          <w:numId w:val="7"/>
        </w:numPr>
        <w:jc w:val="both"/>
      </w:pPr>
      <w:r w:rsidRPr="005768EA">
        <w:t xml:space="preserve">vjerovnik </w:t>
      </w:r>
      <w:r w:rsidR="0047318A">
        <w:t xml:space="preserve">ZDRUŽENJE SAZAŠ Trzin, Štruha </w:t>
      </w:r>
      <w:r w:rsidRPr="0047318A" w:rsidR="0047318A">
        <w:t>19</w:t>
      </w:r>
      <w:r w:rsidR="0047318A">
        <w:t xml:space="preserve">, Republika Slovenija, </w:t>
      </w:r>
      <w:r w:rsidRPr="0047318A" w:rsidR="0047318A">
        <w:t>SI77190521</w:t>
      </w:r>
      <w:r w:rsidRPr="005768EA">
        <w:t xml:space="preserve"> </w:t>
      </w:r>
      <w:r>
        <w:t xml:space="preserve">s </w:t>
      </w:r>
      <w:r w:rsidRPr="005768EA">
        <w:t xml:space="preserve">pravom glasa u visini utvrđene tražbine </w:t>
      </w:r>
      <w:r w:rsidR="0047318A">
        <w:t>od</w:t>
      </w:r>
      <w:r w:rsidRPr="0047318A" w:rsidR="0047318A">
        <w:t xml:space="preserve"> 51,65 kn</w:t>
      </w:r>
    </w:p>
    <w:p w:rsidR="005B36CD" w:rsidP="005B36CD" w:rsidRDefault="005B36CD">
      <w:pPr>
        <w:pStyle w:val="Odlomakpopisa"/>
        <w:numPr>
          <w:ilvl w:val="0"/>
          <w:numId w:val="7"/>
        </w:numPr>
        <w:jc w:val="both"/>
      </w:pPr>
      <w:r w:rsidRPr="005B36CD">
        <w:t xml:space="preserve">REPUBLIKA SLOVENIJA - MINISTARSTVO ZA FINACE, FINANČNA UPRAVA REPUBLIKE SLOVENIJE, FINANČNI URAD CELJE (zastupano po </w:t>
      </w:r>
      <w:r w:rsidRPr="005B36CD">
        <w:lastRenderedPageBreak/>
        <w:t>Državno odvetništvo Republike Slovenije) Celje, Aškerčeva ulica 12</w:t>
      </w:r>
      <w:r>
        <w:t xml:space="preserve">, </w:t>
      </w:r>
      <w:r w:rsidRPr="005B36CD">
        <w:t>s pravom glasa u visini utvrđene tražbine od</w:t>
      </w:r>
      <w:r>
        <w:t xml:space="preserve"> 609.782,19 kn</w:t>
      </w:r>
    </w:p>
    <w:p w:rsidR="00B97096" w:rsidP="00B97096" w:rsidRDefault="00B97096">
      <w:pPr>
        <w:pStyle w:val="Odlomakpopisa"/>
        <w:numPr>
          <w:ilvl w:val="0"/>
          <w:numId w:val="7"/>
        </w:numPr>
        <w:jc w:val="both"/>
      </w:pPr>
      <w:r w:rsidRPr="00B97096">
        <w:t>REPUBLIKA SLOVENIJA ZAVOD ZA POKOJNINSKO IN INVALIDSKO ZAVAROVANJE SLOVENIJE, Kolodvorska ulica 15, 1000 Ljubljana, Slovenija s pravom glasa u visini utvrđene tražbine od</w:t>
      </w:r>
      <w:r>
        <w:t xml:space="preserve"> 54.940,96 kn</w:t>
      </w:r>
    </w:p>
    <w:p w:rsidR="00B97096" w:rsidP="00B97096" w:rsidRDefault="00B97096">
      <w:pPr>
        <w:pStyle w:val="Odlomakpopisa"/>
        <w:numPr>
          <w:ilvl w:val="0"/>
          <w:numId w:val="7"/>
        </w:numPr>
        <w:jc w:val="both"/>
      </w:pPr>
      <w:r w:rsidRPr="00B97096">
        <w:t>REPUBLIKA SLOVENIJA  ZAVOD ZA ZDRAVSTVENO ZAVAROVANJE SLOVENIJE MIKLOŠIČEVA 24, 1000 Ljubljana, Slovenija s pravom glasa u visini utvrđene tražbine od</w:t>
      </w:r>
      <w:r>
        <w:t xml:space="preserve"> 34.180,07 kn</w:t>
      </w:r>
    </w:p>
    <w:p w:rsidR="00080773" w:rsidP="00C90E13" w:rsidRDefault="00080773">
      <w:pPr>
        <w:jc w:val="both"/>
      </w:pPr>
    </w:p>
    <w:p w:rsidR="005C32E5" w:rsidP="005C32E5" w:rsidRDefault="005C32E5">
      <w:pPr>
        <w:ind w:firstLine="708"/>
        <w:jc w:val="both"/>
      </w:pPr>
      <w:r w:rsidRPr="005C32E5">
        <w:t>Sudac donosi</w:t>
      </w:r>
    </w:p>
    <w:p w:rsidRPr="005C32E5" w:rsidR="005C32E5" w:rsidP="005C32E5" w:rsidRDefault="005C32E5">
      <w:pPr>
        <w:jc w:val="both"/>
      </w:pPr>
    </w:p>
    <w:p w:rsidRPr="005C32E5" w:rsidR="005C32E5" w:rsidP="005C32E5" w:rsidRDefault="005C32E5">
      <w:pPr>
        <w:jc w:val="center"/>
      </w:pPr>
      <w:r w:rsidRPr="005C32E5">
        <w:t>r j e š e n j e</w:t>
      </w:r>
    </w:p>
    <w:p w:rsidRPr="005C32E5" w:rsidR="005C32E5" w:rsidP="005C32E5" w:rsidRDefault="005C32E5">
      <w:pPr>
        <w:jc w:val="both"/>
      </w:pPr>
    </w:p>
    <w:p w:rsidRPr="005C32E5" w:rsidR="005C32E5" w:rsidP="005C32E5" w:rsidRDefault="005C32E5">
      <w:pPr>
        <w:numPr>
          <w:ilvl w:val="0"/>
          <w:numId w:val="4"/>
        </w:numPr>
        <w:jc w:val="both"/>
      </w:pPr>
      <w:r w:rsidRPr="005C32E5">
        <w:t xml:space="preserve">Utvrđuje se da je većina vjerovnika </w:t>
      </w:r>
      <w:r w:rsidR="00F53736">
        <w:t>30</w:t>
      </w:r>
      <w:r w:rsidRPr="005C32E5">
        <w:t xml:space="preserve"> od ukupnog broja vjerovnika s pravom glasa (</w:t>
      </w:r>
      <w:r w:rsidR="00F53736">
        <w:t>51</w:t>
      </w:r>
      <w:r w:rsidRPr="005C32E5">
        <w:t xml:space="preserve">) glasovala ZA plan restrukturiranja od </w:t>
      </w:r>
      <w:r w:rsidR="00C66DAA">
        <w:t>19</w:t>
      </w:r>
      <w:r w:rsidR="00F53736">
        <w:t>. studenog</w:t>
      </w:r>
      <w:r>
        <w:t xml:space="preserve"> 2020</w:t>
      </w:r>
      <w:r w:rsidRPr="005C32E5">
        <w:t xml:space="preserve">. godine s ukupnim iznosom tražbina u visini </w:t>
      </w:r>
      <w:r w:rsidR="00434C7A">
        <w:t>od 7.443.719</w:t>
      </w:r>
      <w:r w:rsidR="00F53736">
        <w:t xml:space="preserve">,61 </w:t>
      </w:r>
      <w:r w:rsidRPr="005C32E5">
        <w:t>kn</w:t>
      </w:r>
      <w:r w:rsidRPr="005C32E5">
        <w:rPr>
          <w:b/>
        </w:rPr>
        <w:t>.</w:t>
      </w:r>
      <w:r w:rsidRPr="005C32E5">
        <w:t xml:space="preserve">    </w:t>
      </w:r>
      <w:r w:rsidRPr="005C32E5">
        <w:rPr>
          <w:b/>
        </w:rPr>
        <w:t xml:space="preserve"> </w:t>
      </w:r>
    </w:p>
    <w:p w:rsidRPr="005C32E5" w:rsidR="005C32E5" w:rsidP="005C32E5" w:rsidRDefault="005C32E5">
      <w:pPr>
        <w:jc w:val="both"/>
      </w:pPr>
    </w:p>
    <w:p w:rsidRPr="005C32E5" w:rsidR="005C32E5" w:rsidP="005C32E5" w:rsidRDefault="005C32E5">
      <w:pPr>
        <w:numPr>
          <w:ilvl w:val="0"/>
          <w:numId w:val="4"/>
        </w:numPr>
        <w:jc w:val="both"/>
      </w:pPr>
      <w:r w:rsidRPr="005C32E5">
        <w:t xml:space="preserve">Utvrđuje se da je </w:t>
      </w:r>
      <w:r w:rsidR="00F53736">
        <w:t>21 vjerovnik glasova</w:t>
      </w:r>
      <w:r w:rsidRPr="005C32E5">
        <w:t xml:space="preserve">o PROTIV plana restrukturiranja od </w:t>
      </w:r>
      <w:r w:rsidR="009D122E">
        <w:t>19</w:t>
      </w:r>
      <w:r w:rsidR="00F53736">
        <w:t>. studenog 2020</w:t>
      </w:r>
      <w:r w:rsidRPr="005C32E5">
        <w:t xml:space="preserve">. godine s ukupnim iznosom tražbina u visini </w:t>
      </w:r>
      <w:r w:rsidR="00F53736">
        <w:t>od 2.857.806,49</w:t>
      </w:r>
      <w:r w:rsidRPr="005C32E5">
        <w:t xml:space="preserve"> kn.</w:t>
      </w:r>
    </w:p>
    <w:p w:rsidRPr="005C32E5" w:rsidR="005C32E5" w:rsidP="005C32E5" w:rsidRDefault="005C32E5">
      <w:pPr>
        <w:jc w:val="both"/>
      </w:pPr>
    </w:p>
    <w:p w:rsidRPr="005C32E5" w:rsidR="005C32E5" w:rsidP="005C32E5" w:rsidRDefault="005C32E5">
      <w:pPr>
        <w:numPr>
          <w:ilvl w:val="0"/>
          <w:numId w:val="4"/>
        </w:numPr>
        <w:jc w:val="both"/>
      </w:pPr>
      <w:r w:rsidRPr="005C32E5">
        <w:t xml:space="preserve">Utvrđuje se da su vjerovnici prihvatili plan restrukturiranja dužnika od </w:t>
      </w:r>
      <w:r w:rsidR="00723313">
        <w:t>19</w:t>
      </w:r>
      <w:r w:rsidR="00F53736">
        <w:t>. studenog 2020</w:t>
      </w:r>
      <w:r w:rsidRPr="005C32E5">
        <w:t>. godine budući je za njega glasovala većina svih vjerovnika, a zbroj tražbina vjerovnika koji su glasovali za plan dvostruko prelazi zbroj tražbina vjerovnika koji su glasovali protiv prihvaćanja plana.</w:t>
      </w:r>
    </w:p>
    <w:p w:rsidRPr="00304AAE" w:rsidR="00102AB3" w:rsidP="005C32E5" w:rsidRDefault="00102AB3">
      <w:pPr>
        <w:jc w:val="both"/>
      </w:pPr>
    </w:p>
    <w:p w:rsidRPr="00304AAE" w:rsidR="00102AB3" w:rsidP="00102AB3" w:rsidRDefault="00F0591B">
      <w:pPr>
        <w:ind w:firstLine="708"/>
        <w:jc w:val="center"/>
      </w:pPr>
      <w:r>
        <w:t>Dovršeno u 10</w:t>
      </w:r>
      <w:r w:rsidRPr="00304AAE" w:rsidR="00073B55">
        <w:t>.10</w:t>
      </w:r>
      <w:r w:rsidRPr="00304AAE" w:rsidR="00102AB3">
        <w:t xml:space="preserve"> sati</w:t>
      </w:r>
    </w:p>
    <w:p w:rsidRPr="00304AAE" w:rsidR="00102AB3" w:rsidP="00102AB3" w:rsidRDefault="00102AB3">
      <w:pPr>
        <w:jc w:val="both"/>
      </w:pPr>
    </w:p>
    <w:p w:rsidR="004F39F5" w:rsidP="00102AB3" w:rsidRDefault="00102AB3">
      <w:pPr>
        <w:ind w:left="708" w:firstLine="708"/>
        <w:jc w:val="both"/>
      </w:pPr>
      <w:r w:rsidRPr="00304AAE">
        <w:t xml:space="preserve">                                     </w:t>
      </w:r>
      <w:r w:rsidR="00C067C5">
        <w:t xml:space="preserve">   Sudac                    </w:t>
      </w:r>
      <w:r w:rsidR="004F39F5">
        <w:tab/>
      </w:r>
      <w:r w:rsidR="004F39F5">
        <w:tab/>
      </w:r>
      <w:r w:rsidR="00C067C5">
        <w:t xml:space="preserve">  </w:t>
      </w:r>
      <w:r w:rsidR="004F39F5">
        <w:t>Povjerenik</w:t>
      </w:r>
    </w:p>
    <w:p w:rsidR="004F39F5" w:rsidP="00102AB3" w:rsidRDefault="004F39F5">
      <w:pPr>
        <w:ind w:left="708" w:firstLine="708"/>
        <w:jc w:val="both"/>
      </w:pPr>
    </w:p>
    <w:p w:rsidR="004F39F5" w:rsidP="00102AB3" w:rsidRDefault="004F39F5">
      <w:pPr>
        <w:ind w:left="708" w:firstLine="708"/>
        <w:jc w:val="both"/>
      </w:pPr>
    </w:p>
    <w:p w:rsidR="00B4267A" w:rsidP="00102AB3" w:rsidRDefault="00B4267A">
      <w:pPr>
        <w:ind w:left="708" w:firstLine="708"/>
        <w:jc w:val="both"/>
      </w:pPr>
    </w:p>
    <w:p w:rsidRPr="00304AAE" w:rsidR="00102AB3" w:rsidP="004F39F5" w:rsidRDefault="004F39F5">
      <w:pPr>
        <w:ind w:left="2832" w:firstLine="708"/>
        <w:jc w:val="both"/>
      </w:pPr>
      <w:r>
        <w:t xml:space="preserve">     </w:t>
      </w:r>
      <w:r w:rsidRPr="004F39F5">
        <w:t xml:space="preserve">Zapisničar </w:t>
      </w:r>
      <w:r>
        <w:tab/>
      </w:r>
      <w:r>
        <w:tab/>
      </w:r>
      <w:r w:rsidR="00723313">
        <w:t xml:space="preserve">p.p. </w:t>
      </w:r>
      <w:r w:rsidRPr="00304AAE" w:rsidR="00C067C5">
        <w:t>Zastupnik dužnika po zakonu</w:t>
      </w:r>
    </w:p>
    <w:p w:rsidRPr="00304AAE" w:rsidR="00102AB3" w:rsidP="00102AB3" w:rsidRDefault="00102AB3">
      <w:pPr>
        <w:jc w:val="both"/>
      </w:pPr>
    </w:p>
    <w:p w:rsidR="00102AB3" w:rsidP="00102AB3" w:rsidRDefault="00102AB3">
      <w:pPr>
        <w:jc w:val="both"/>
      </w:pPr>
    </w:p>
    <w:p w:rsidRPr="00304AAE" w:rsidR="00C067C5" w:rsidP="00102AB3" w:rsidRDefault="00C067C5">
      <w:pPr>
        <w:jc w:val="both"/>
      </w:pPr>
    </w:p>
    <w:p w:rsidRPr="00304AAE" w:rsidR="00102AB3" w:rsidP="00102AB3" w:rsidRDefault="00102AB3">
      <w:pPr>
        <w:ind w:left="1416" w:firstLine="708"/>
        <w:jc w:val="both"/>
      </w:pPr>
      <w:r w:rsidRPr="00304AAE">
        <w:t xml:space="preserve">                           </w:t>
      </w:r>
      <w:r w:rsidR="004F39F5">
        <w:tab/>
      </w:r>
    </w:p>
    <w:p w:rsidRPr="00304AAE" w:rsidR="00102AB3" w:rsidP="00102AB3" w:rsidRDefault="00102AB3">
      <w:pPr>
        <w:ind w:left="1416" w:firstLine="708"/>
        <w:jc w:val="both"/>
      </w:pPr>
    </w:p>
    <w:p w:rsidRPr="00304AAE" w:rsidR="00102AB3" w:rsidP="00C067C5" w:rsidRDefault="00102AB3">
      <w:pPr>
        <w:jc w:val="both"/>
      </w:pPr>
    </w:p>
    <w:p w:rsidRPr="00304AAE" w:rsidR="00BB74D5" w:rsidP="00102AB3" w:rsidRDefault="00BB74D5">
      <w:pPr>
        <w:ind w:left="1416" w:firstLine="708"/>
        <w:jc w:val="both"/>
      </w:pPr>
      <w:r w:rsidRPr="00304AAE">
        <w:t xml:space="preserve">  </w:t>
      </w:r>
    </w:p>
    <w:p w:rsidRPr="00304AAE" w:rsidR="00A95801" w:rsidP="005C32E5" w:rsidRDefault="00102AB3">
      <w:pPr>
        <w:jc w:val="both"/>
      </w:pPr>
      <w:r w:rsidRPr="00304AA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Pr="00304AAE" w:rsidR="00A95801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5020" w:rsidRDefault="00E55020">
      <w:r>
        <w:separator/>
      </w:r>
    </w:p>
  </w:endnote>
  <w:endnote w:type="continuationSeparator" w:id="0">
    <w:p w:rsidR="00E55020" w:rsidRDefault="00E5502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5020" w:rsidP="00E1199E" w:rsidRDefault="00E55020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55020" w:rsidRDefault="00E55020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5020" w:rsidP="00E1199E" w:rsidRDefault="00E55020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185E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E55020" w:rsidRDefault="00E55020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5020" w:rsidRDefault="00E55020">
      <w:r>
        <w:separator/>
      </w:r>
    </w:p>
  </w:footnote>
  <w:footnote w:type="continuationSeparator" w:id="0">
    <w:p w:rsidR="00E55020" w:rsidRDefault="00E5502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A4E" w:rsidR="00E55020" w:rsidP="00F26A4E" w:rsidRDefault="00E55020">
    <w:pPr>
      <w:jc w:val="right"/>
      <w:rPr>
        <w:bCs/>
      </w:rPr>
    </w:pPr>
    <w:r w:rsidRPr="007D1C22"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Poslovni broj</w:t>
    </w:r>
    <w:r w:rsidRPr="007D1C22">
      <w:t xml:space="preserve"> </w:t>
    </w:r>
    <w:r>
      <w:t>15</w:t>
    </w:r>
    <w:r w:rsidRPr="007D1C22">
      <w:rPr>
        <w:bCs/>
      </w:rPr>
      <w:t xml:space="preserve"> St-</w:t>
    </w:r>
    <w:r>
      <w:rPr>
        <w:bCs/>
      </w:rPr>
      <w:t>182/2020-59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07BBA"/>
    <w:multiLevelType w:val="hybridMultilevel"/>
    <w:tmpl w:val="1C92873C"/>
    <w:lvl w:ilvl="0" w:tplc="6E36904C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1EE120C"/>
    <w:multiLevelType w:val="hybridMultilevel"/>
    <w:tmpl w:val="AFE42B30"/>
    <w:lvl w:ilvl="0" w:tplc="47FCE54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184E210C"/>
    <w:multiLevelType w:val="hybridMultilevel"/>
    <w:tmpl w:val="BD4EE380"/>
    <w:lvl w:ilvl="0" w:tplc="19C4B93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FA057E"/>
    <w:multiLevelType w:val="hybridMultilevel"/>
    <w:tmpl w:val="7F266E20"/>
    <w:lvl w:ilvl="0" w:tplc="BFF0D5AA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FF45BFD"/>
    <w:multiLevelType w:val="hybridMultilevel"/>
    <w:tmpl w:val="3A122AAA"/>
    <w:lvl w:ilvl="0" w:tplc="36DABE90">
      <w:start w:val="15"/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557E0524"/>
    <w:multiLevelType w:val="hybridMultilevel"/>
    <w:tmpl w:val="87AC38C2"/>
    <w:lvl w:ilvl="0" w:tplc="041A0001">
      <w:start w:val="1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43E3088"/>
    <w:multiLevelType w:val="hybridMultilevel"/>
    <w:tmpl w:val="27AA2BD6"/>
    <w:lvl w:ilvl="0" w:tplc="9160AF00">
      <w:start w:val="14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636"/>
    <w:rsid w:val="00001A67"/>
    <w:rsid w:val="000040E4"/>
    <w:rsid w:val="000061CA"/>
    <w:rsid w:val="00006500"/>
    <w:rsid w:val="00017651"/>
    <w:rsid w:val="00042CA3"/>
    <w:rsid w:val="00050642"/>
    <w:rsid w:val="000574F3"/>
    <w:rsid w:val="00057877"/>
    <w:rsid w:val="00060150"/>
    <w:rsid w:val="00066790"/>
    <w:rsid w:val="00066AA0"/>
    <w:rsid w:val="00073B55"/>
    <w:rsid w:val="000766A9"/>
    <w:rsid w:val="0008040B"/>
    <w:rsid w:val="00080773"/>
    <w:rsid w:val="00091F70"/>
    <w:rsid w:val="00097FDD"/>
    <w:rsid w:val="000A1525"/>
    <w:rsid w:val="000A1542"/>
    <w:rsid w:val="000A6979"/>
    <w:rsid w:val="000B34FE"/>
    <w:rsid w:val="000B4041"/>
    <w:rsid w:val="000C72DD"/>
    <w:rsid w:val="000D2C4E"/>
    <w:rsid w:val="000E1FEF"/>
    <w:rsid w:val="000F0F92"/>
    <w:rsid w:val="000F4B6A"/>
    <w:rsid w:val="000F5F7A"/>
    <w:rsid w:val="00102AB3"/>
    <w:rsid w:val="001033EB"/>
    <w:rsid w:val="0010451F"/>
    <w:rsid w:val="00112330"/>
    <w:rsid w:val="00121513"/>
    <w:rsid w:val="00127683"/>
    <w:rsid w:val="00130397"/>
    <w:rsid w:val="001313BB"/>
    <w:rsid w:val="00137785"/>
    <w:rsid w:val="00140685"/>
    <w:rsid w:val="001433D1"/>
    <w:rsid w:val="001442BE"/>
    <w:rsid w:val="00153455"/>
    <w:rsid w:val="00170B32"/>
    <w:rsid w:val="00171BD5"/>
    <w:rsid w:val="00184FA6"/>
    <w:rsid w:val="00186020"/>
    <w:rsid w:val="00187131"/>
    <w:rsid w:val="00190E70"/>
    <w:rsid w:val="00191C5D"/>
    <w:rsid w:val="00192F38"/>
    <w:rsid w:val="001B78C4"/>
    <w:rsid w:val="001B7F1F"/>
    <w:rsid w:val="001C6737"/>
    <w:rsid w:val="001C6C17"/>
    <w:rsid w:val="001E09E1"/>
    <w:rsid w:val="001E5B69"/>
    <w:rsid w:val="001E7EE3"/>
    <w:rsid w:val="001F5940"/>
    <w:rsid w:val="0020683F"/>
    <w:rsid w:val="00210860"/>
    <w:rsid w:val="00210A36"/>
    <w:rsid w:val="0022178D"/>
    <w:rsid w:val="002510FC"/>
    <w:rsid w:val="0025222D"/>
    <w:rsid w:val="00256A28"/>
    <w:rsid w:val="00274C69"/>
    <w:rsid w:val="00276984"/>
    <w:rsid w:val="00276B6B"/>
    <w:rsid w:val="0028185E"/>
    <w:rsid w:val="00283B83"/>
    <w:rsid w:val="002867AD"/>
    <w:rsid w:val="0029137F"/>
    <w:rsid w:val="00294944"/>
    <w:rsid w:val="00295561"/>
    <w:rsid w:val="002A6E9B"/>
    <w:rsid w:val="002B657B"/>
    <w:rsid w:val="002C3A78"/>
    <w:rsid w:val="002D3E2E"/>
    <w:rsid w:val="002E059F"/>
    <w:rsid w:val="002E37EB"/>
    <w:rsid w:val="00303BD3"/>
    <w:rsid w:val="00304AAE"/>
    <w:rsid w:val="00307889"/>
    <w:rsid w:val="00310F2A"/>
    <w:rsid w:val="00320056"/>
    <w:rsid w:val="003227A5"/>
    <w:rsid w:val="003232A7"/>
    <w:rsid w:val="00323372"/>
    <w:rsid w:val="00324B1A"/>
    <w:rsid w:val="00331BEC"/>
    <w:rsid w:val="0033373F"/>
    <w:rsid w:val="00337D44"/>
    <w:rsid w:val="00346549"/>
    <w:rsid w:val="0036540B"/>
    <w:rsid w:val="0037008F"/>
    <w:rsid w:val="00373D70"/>
    <w:rsid w:val="00375EE4"/>
    <w:rsid w:val="00377B5A"/>
    <w:rsid w:val="003878C3"/>
    <w:rsid w:val="003A4631"/>
    <w:rsid w:val="003C4BDC"/>
    <w:rsid w:val="003C57F1"/>
    <w:rsid w:val="003D71D4"/>
    <w:rsid w:val="003E0CD6"/>
    <w:rsid w:val="003E170A"/>
    <w:rsid w:val="003F09C6"/>
    <w:rsid w:val="003F0EB6"/>
    <w:rsid w:val="003F21CC"/>
    <w:rsid w:val="003F63B3"/>
    <w:rsid w:val="004078DE"/>
    <w:rsid w:val="00415597"/>
    <w:rsid w:val="00430885"/>
    <w:rsid w:val="0043402E"/>
    <w:rsid w:val="00434C7A"/>
    <w:rsid w:val="004602BC"/>
    <w:rsid w:val="00462DD6"/>
    <w:rsid w:val="004643E7"/>
    <w:rsid w:val="0047318A"/>
    <w:rsid w:val="004757A6"/>
    <w:rsid w:val="004773D6"/>
    <w:rsid w:val="00491E6D"/>
    <w:rsid w:val="004948FF"/>
    <w:rsid w:val="004951A7"/>
    <w:rsid w:val="00496F58"/>
    <w:rsid w:val="004B0CE2"/>
    <w:rsid w:val="004B44F0"/>
    <w:rsid w:val="004B5080"/>
    <w:rsid w:val="004B5ABF"/>
    <w:rsid w:val="004C195D"/>
    <w:rsid w:val="004D3611"/>
    <w:rsid w:val="004D46F8"/>
    <w:rsid w:val="004F39F5"/>
    <w:rsid w:val="004F6ACA"/>
    <w:rsid w:val="005024C6"/>
    <w:rsid w:val="00505D70"/>
    <w:rsid w:val="00506506"/>
    <w:rsid w:val="00523A7B"/>
    <w:rsid w:val="00524604"/>
    <w:rsid w:val="00527796"/>
    <w:rsid w:val="00531AE7"/>
    <w:rsid w:val="00533EE1"/>
    <w:rsid w:val="0054562D"/>
    <w:rsid w:val="00547485"/>
    <w:rsid w:val="00551DEF"/>
    <w:rsid w:val="00552834"/>
    <w:rsid w:val="00553C03"/>
    <w:rsid w:val="00562699"/>
    <w:rsid w:val="00567B02"/>
    <w:rsid w:val="00571A1B"/>
    <w:rsid w:val="00572725"/>
    <w:rsid w:val="005768EA"/>
    <w:rsid w:val="00577990"/>
    <w:rsid w:val="0058079B"/>
    <w:rsid w:val="00584990"/>
    <w:rsid w:val="005944A5"/>
    <w:rsid w:val="005B0D65"/>
    <w:rsid w:val="005B36CD"/>
    <w:rsid w:val="005B52EB"/>
    <w:rsid w:val="005B6855"/>
    <w:rsid w:val="005C32E5"/>
    <w:rsid w:val="005D304F"/>
    <w:rsid w:val="005E3402"/>
    <w:rsid w:val="00600A9C"/>
    <w:rsid w:val="0060348A"/>
    <w:rsid w:val="00607000"/>
    <w:rsid w:val="0061497B"/>
    <w:rsid w:val="0062004A"/>
    <w:rsid w:val="00620653"/>
    <w:rsid w:val="006222C4"/>
    <w:rsid w:val="0062454D"/>
    <w:rsid w:val="00625983"/>
    <w:rsid w:val="00630F82"/>
    <w:rsid w:val="00636FA3"/>
    <w:rsid w:val="00640BD4"/>
    <w:rsid w:val="00643FE4"/>
    <w:rsid w:val="0064616C"/>
    <w:rsid w:val="0065040F"/>
    <w:rsid w:val="0065124B"/>
    <w:rsid w:val="006518A6"/>
    <w:rsid w:val="00653618"/>
    <w:rsid w:val="00665F43"/>
    <w:rsid w:val="0066713E"/>
    <w:rsid w:val="00667193"/>
    <w:rsid w:val="00667E2B"/>
    <w:rsid w:val="0067417F"/>
    <w:rsid w:val="006749ED"/>
    <w:rsid w:val="00675E0C"/>
    <w:rsid w:val="00681108"/>
    <w:rsid w:val="00687E4F"/>
    <w:rsid w:val="0069373A"/>
    <w:rsid w:val="0069739B"/>
    <w:rsid w:val="006A2CD2"/>
    <w:rsid w:val="006A40FC"/>
    <w:rsid w:val="006A476C"/>
    <w:rsid w:val="006E4B89"/>
    <w:rsid w:val="006E6309"/>
    <w:rsid w:val="006F5F64"/>
    <w:rsid w:val="0070681A"/>
    <w:rsid w:val="00710C8B"/>
    <w:rsid w:val="00713A49"/>
    <w:rsid w:val="00717E05"/>
    <w:rsid w:val="00723313"/>
    <w:rsid w:val="00724520"/>
    <w:rsid w:val="0073516D"/>
    <w:rsid w:val="00747237"/>
    <w:rsid w:val="00747775"/>
    <w:rsid w:val="0076312A"/>
    <w:rsid w:val="00764ACD"/>
    <w:rsid w:val="00772ABA"/>
    <w:rsid w:val="00772DAE"/>
    <w:rsid w:val="007865CC"/>
    <w:rsid w:val="00795904"/>
    <w:rsid w:val="007A15F2"/>
    <w:rsid w:val="007A30DB"/>
    <w:rsid w:val="007B3A33"/>
    <w:rsid w:val="007C3B80"/>
    <w:rsid w:val="007D071A"/>
    <w:rsid w:val="007D1C22"/>
    <w:rsid w:val="007D2689"/>
    <w:rsid w:val="007E33A6"/>
    <w:rsid w:val="007F3D23"/>
    <w:rsid w:val="008027DA"/>
    <w:rsid w:val="0080659A"/>
    <w:rsid w:val="0080680F"/>
    <w:rsid w:val="008117F6"/>
    <w:rsid w:val="00815D75"/>
    <w:rsid w:val="00823FD3"/>
    <w:rsid w:val="00831147"/>
    <w:rsid w:val="008324EB"/>
    <w:rsid w:val="00840BCC"/>
    <w:rsid w:val="00841C82"/>
    <w:rsid w:val="00843281"/>
    <w:rsid w:val="00844DC6"/>
    <w:rsid w:val="00845BDF"/>
    <w:rsid w:val="0085108E"/>
    <w:rsid w:val="00860423"/>
    <w:rsid w:val="00861C99"/>
    <w:rsid w:val="00862017"/>
    <w:rsid w:val="00873B3F"/>
    <w:rsid w:val="0087407E"/>
    <w:rsid w:val="008761EA"/>
    <w:rsid w:val="00884E86"/>
    <w:rsid w:val="00892A56"/>
    <w:rsid w:val="00892E89"/>
    <w:rsid w:val="00894864"/>
    <w:rsid w:val="008A6E09"/>
    <w:rsid w:val="008B4FB5"/>
    <w:rsid w:val="008B7D6E"/>
    <w:rsid w:val="008C5131"/>
    <w:rsid w:val="008D688E"/>
    <w:rsid w:val="008D7175"/>
    <w:rsid w:val="008E7E1E"/>
    <w:rsid w:val="008F40BA"/>
    <w:rsid w:val="0090371C"/>
    <w:rsid w:val="00904BE5"/>
    <w:rsid w:val="00913C8A"/>
    <w:rsid w:val="00914298"/>
    <w:rsid w:val="00921914"/>
    <w:rsid w:val="00941821"/>
    <w:rsid w:val="00945160"/>
    <w:rsid w:val="00953251"/>
    <w:rsid w:val="00956A92"/>
    <w:rsid w:val="00964713"/>
    <w:rsid w:val="00965820"/>
    <w:rsid w:val="00990051"/>
    <w:rsid w:val="009904BA"/>
    <w:rsid w:val="00994D85"/>
    <w:rsid w:val="009A306A"/>
    <w:rsid w:val="009B13E8"/>
    <w:rsid w:val="009C075E"/>
    <w:rsid w:val="009D1012"/>
    <w:rsid w:val="009D122E"/>
    <w:rsid w:val="009D243B"/>
    <w:rsid w:val="009D719A"/>
    <w:rsid w:val="009F7BFD"/>
    <w:rsid w:val="00A0004A"/>
    <w:rsid w:val="00A16678"/>
    <w:rsid w:val="00A23730"/>
    <w:rsid w:val="00A2677F"/>
    <w:rsid w:val="00A30A7B"/>
    <w:rsid w:val="00A331C2"/>
    <w:rsid w:val="00A40218"/>
    <w:rsid w:val="00A46469"/>
    <w:rsid w:val="00A52486"/>
    <w:rsid w:val="00A60CFE"/>
    <w:rsid w:val="00A7458E"/>
    <w:rsid w:val="00A860FC"/>
    <w:rsid w:val="00A95801"/>
    <w:rsid w:val="00A96936"/>
    <w:rsid w:val="00AB02A0"/>
    <w:rsid w:val="00AB22C1"/>
    <w:rsid w:val="00AD765D"/>
    <w:rsid w:val="00AE045A"/>
    <w:rsid w:val="00AE22A3"/>
    <w:rsid w:val="00AE3207"/>
    <w:rsid w:val="00B0776A"/>
    <w:rsid w:val="00B10175"/>
    <w:rsid w:val="00B10C4A"/>
    <w:rsid w:val="00B11E43"/>
    <w:rsid w:val="00B34084"/>
    <w:rsid w:val="00B368A0"/>
    <w:rsid w:val="00B4267A"/>
    <w:rsid w:val="00B520F7"/>
    <w:rsid w:val="00B618BA"/>
    <w:rsid w:val="00B67B01"/>
    <w:rsid w:val="00B72B3C"/>
    <w:rsid w:val="00B82E5D"/>
    <w:rsid w:val="00B97096"/>
    <w:rsid w:val="00BA08EC"/>
    <w:rsid w:val="00BA3B7A"/>
    <w:rsid w:val="00BA4C8D"/>
    <w:rsid w:val="00BA5D15"/>
    <w:rsid w:val="00BA7EFA"/>
    <w:rsid w:val="00BB74D5"/>
    <w:rsid w:val="00BB764E"/>
    <w:rsid w:val="00BC08A0"/>
    <w:rsid w:val="00BC2437"/>
    <w:rsid w:val="00BD548D"/>
    <w:rsid w:val="00BF54B2"/>
    <w:rsid w:val="00BF7AD8"/>
    <w:rsid w:val="00C028F6"/>
    <w:rsid w:val="00C067C5"/>
    <w:rsid w:val="00C11020"/>
    <w:rsid w:val="00C152D8"/>
    <w:rsid w:val="00C16576"/>
    <w:rsid w:val="00C316FB"/>
    <w:rsid w:val="00C47CCC"/>
    <w:rsid w:val="00C66DAA"/>
    <w:rsid w:val="00C70448"/>
    <w:rsid w:val="00C73B4E"/>
    <w:rsid w:val="00C74B25"/>
    <w:rsid w:val="00C76B31"/>
    <w:rsid w:val="00C771F3"/>
    <w:rsid w:val="00C77CD3"/>
    <w:rsid w:val="00C90E13"/>
    <w:rsid w:val="00C947EE"/>
    <w:rsid w:val="00CA5966"/>
    <w:rsid w:val="00CB6EE1"/>
    <w:rsid w:val="00CC14E2"/>
    <w:rsid w:val="00CD5583"/>
    <w:rsid w:val="00CE0A1A"/>
    <w:rsid w:val="00CE4B98"/>
    <w:rsid w:val="00CF4CA8"/>
    <w:rsid w:val="00D04256"/>
    <w:rsid w:val="00D1276D"/>
    <w:rsid w:val="00D1365C"/>
    <w:rsid w:val="00D141EB"/>
    <w:rsid w:val="00D17C27"/>
    <w:rsid w:val="00D20FDA"/>
    <w:rsid w:val="00D220D7"/>
    <w:rsid w:val="00D424AE"/>
    <w:rsid w:val="00D43B13"/>
    <w:rsid w:val="00D44EAE"/>
    <w:rsid w:val="00D50E2A"/>
    <w:rsid w:val="00D53AD6"/>
    <w:rsid w:val="00D66B74"/>
    <w:rsid w:val="00D765DB"/>
    <w:rsid w:val="00D84630"/>
    <w:rsid w:val="00D85C7C"/>
    <w:rsid w:val="00D93A6D"/>
    <w:rsid w:val="00D96314"/>
    <w:rsid w:val="00DA5FFF"/>
    <w:rsid w:val="00DB4D3E"/>
    <w:rsid w:val="00DF224A"/>
    <w:rsid w:val="00DF34A1"/>
    <w:rsid w:val="00E1199E"/>
    <w:rsid w:val="00E14E71"/>
    <w:rsid w:val="00E268EF"/>
    <w:rsid w:val="00E26B42"/>
    <w:rsid w:val="00E33D6A"/>
    <w:rsid w:val="00E45E0C"/>
    <w:rsid w:val="00E50636"/>
    <w:rsid w:val="00E5148E"/>
    <w:rsid w:val="00E55020"/>
    <w:rsid w:val="00E70B51"/>
    <w:rsid w:val="00E749D5"/>
    <w:rsid w:val="00E77942"/>
    <w:rsid w:val="00E805A4"/>
    <w:rsid w:val="00E80E77"/>
    <w:rsid w:val="00E963D2"/>
    <w:rsid w:val="00E96639"/>
    <w:rsid w:val="00EB3533"/>
    <w:rsid w:val="00EB3A58"/>
    <w:rsid w:val="00EC73B2"/>
    <w:rsid w:val="00ED6FB6"/>
    <w:rsid w:val="00EE3870"/>
    <w:rsid w:val="00EF351B"/>
    <w:rsid w:val="00F0291D"/>
    <w:rsid w:val="00F0591B"/>
    <w:rsid w:val="00F170AD"/>
    <w:rsid w:val="00F20101"/>
    <w:rsid w:val="00F26A4E"/>
    <w:rsid w:val="00F30D22"/>
    <w:rsid w:val="00F30F07"/>
    <w:rsid w:val="00F31548"/>
    <w:rsid w:val="00F43360"/>
    <w:rsid w:val="00F47AAC"/>
    <w:rsid w:val="00F52B86"/>
    <w:rsid w:val="00F53736"/>
    <w:rsid w:val="00F67FA2"/>
    <w:rsid w:val="00F81D9F"/>
    <w:rsid w:val="00F822F3"/>
    <w:rsid w:val="00F93289"/>
    <w:rsid w:val="00F94B2A"/>
    <w:rsid w:val="00F979E6"/>
    <w:rsid w:val="00FA6AF8"/>
    <w:rsid w:val="00FB0335"/>
    <w:rsid w:val="00FB3F80"/>
    <w:rsid w:val="00FC51A3"/>
    <w:rsid w:val="00FC7307"/>
    <w:rsid w:val="00FD43A7"/>
    <w:rsid w:val="00FD44A6"/>
    <w:rsid w:val="00FE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2867AD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94182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41821"/>
  </w:style>
  <w:style w:type="paragraph" w:styleId="Zaglavlje">
    <w:name w:val="header"/>
    <w:basedOn w:val="Normal"/>
    <w:rsid w:val="00717E05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1313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rsid w:val="003227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227A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31BEC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818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185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185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185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185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67A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1313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322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7A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1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8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8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8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8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5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4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9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55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69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93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29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6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67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5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6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32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104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178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30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8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59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6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77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52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80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20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46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19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45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8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0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12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864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26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3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65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6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7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17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51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38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60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09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181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0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7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72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0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059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26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79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59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626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17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95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6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915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4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37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83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66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15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2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6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3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67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708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4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227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30539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260676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8423133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9688249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8226787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8622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1837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3687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3540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0161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26479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04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84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862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78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601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468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731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560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86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98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06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257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887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873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528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371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910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025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53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873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438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240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546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518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931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789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136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1060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3145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001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651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074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829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71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307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5813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978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529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536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336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524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498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3501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009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4134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8304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201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855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47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28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286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7508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705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49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282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879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3037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157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38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18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3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7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403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417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16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19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25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67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375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953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692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954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387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308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8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779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1288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3055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3058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4026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451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681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70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67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820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013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601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060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444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677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32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222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5050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871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379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89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315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24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707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59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5336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439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0130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600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2946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4147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771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34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551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8718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0645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6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12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012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28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8378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963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615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315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323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117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24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67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034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966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131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972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867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781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370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252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992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78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8741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0131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3749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729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703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259693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9097323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4257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7411356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191211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1191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1733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000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0840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449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09648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64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88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514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391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460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627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669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0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97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8406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444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505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656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588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954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015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134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255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492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604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391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8585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9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6835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65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04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268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2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681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310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018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20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218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26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18968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8562926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8127097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7660676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557852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194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1620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7820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9236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7065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35969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427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469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057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4557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72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72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612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268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842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043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6621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556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93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023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009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2298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647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154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686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9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13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127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845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009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56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825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725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61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6127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4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8142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63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5659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935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026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888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935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707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084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665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801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998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01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8911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277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180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768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153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81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7631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385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036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813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006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051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064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34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072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6842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243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088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449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716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8392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318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2667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048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324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448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26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551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9824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09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26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187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266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83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800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1744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021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800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915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84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625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439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4483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489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84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2150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706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9238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330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2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6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250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954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55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0256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769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383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77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231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934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4289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754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114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787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2874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929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633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061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1608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753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001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874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725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34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231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700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44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4231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46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2312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079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58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797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608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799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0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89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631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899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367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095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603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986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151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5923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3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090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401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407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368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905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71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100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760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02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474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317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578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184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50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163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136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208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203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828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344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15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543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104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5233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96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824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7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30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70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049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282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7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065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4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407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6957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9766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217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101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336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4071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35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886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047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6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3020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71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883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744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354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185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4185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4649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167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280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291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717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637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571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072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93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9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146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341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02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56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268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750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549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781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1944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985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6988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120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382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963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23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979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2210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5534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0001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53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7254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7280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468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736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600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935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2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7496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437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101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01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775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549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913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038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0522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38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976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811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6953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102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573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078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1853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832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907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441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707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954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792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657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700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284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481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04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3044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781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825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943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399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221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060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961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465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660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592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9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421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62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93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41178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2503377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271932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5615120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3014511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296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093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4125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7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4123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1900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062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302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076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316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veljače 2021.</izvorni_sadrzaj>
    <derivirana_varijabla naziv="DomainObject.PlaniraniZavrsetakDatum_1">19. veljače 2021.</derivirana_varijabla>
  </DomainObject.PlaniraniZavrsetakDatum>
  <DomainObject.PlaniraniPocetakDatum>
    <izvorni_sadrzaj>19. veljače 2021.</izvorni_sadrzaj>
    <derivirana_varijabla naziv="DomainObject.PlaniraniPocetakDatum_1">19. veljače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2021.</izvorni_sadrzaj>
    <derivirana_varijabla naziv="DomainObject.Zapisnik.DatumKreiranja_1">19.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St-182/2020-59</izvorni_sadrzaj>
    <derivirana_varijabla naziv="DomainObject.Zapisnik.Oznaka_1">St-182/2020-59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2020.</izvorni_sadrzaj>
    <derivirana_varijabla naziv="DomainObject.Predmet.DatumOsnivanja_1">20.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St-182/2020</izvorni_sadrzaj>
    <derivirana_varijabla naziv="DomainObject.Predmet.OznakaBroj_1">St-182/2020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AMVE KRK d.o.o.  Delnice</izvorni_sadrzaj>
    <derivirana_varijabla naziv="DomainObject.Predmet.StrankaFormated_1">  AMVE KRK d.o.o.  Delnice</derivirana_varijabla>
  </DomainObject.Predmet.StrankaFormated>
  <DomainObject.Predmet.StrankaFormatedOIB>
    <izvorni_sadrzaj>  AMVE KRK d.o.o.  Delnice, OIB 55879699586</izvorni_sadrzaj>
    <derivirana_varijabla naziv="DomainObject.Predmet.StrankaFormatedOIB_1">  AMVE KRK d.o.o.  Delnice, OIB 55879699586</derivirana_varijabla>
  </DomainObject.Predmet.StrankaFormatedOIB>
  <DomainObject.Predmet.StrankaFormatedWithAdress>
    <izvorni_sadrzaj> AMVE KRK d.o.o.  Delnice, Radićeva 13, 51300 Delnice</izvorni_sadrzaj>
    <derivirana_varijabla naziv="DomainObject.Predmet.StrankaFormatedWithAdress_1"> AMVE KRK d.o.o.  Delnice, Radićeva 13, 51300 Delnice</derivirana_varijabla>
  </DomainObject.Predmet.StrankaFormatedWithAdress>
  <DomainObject.Predmet.StrankaFormatedWithAdressOIB>
    <izvorni_sadrzaj> AMVE KRK d.o.o.  Delnice, OIB 55879699586, Radićeva 13, 51300 Delnice</izvorni_sadrzaj>
    <derivirana_varijabla naziv="DomainObject.Predmet.StrankaFormatedWithAdressOIB_1"> AMVE KRK d.o.o.  Delnice, OIB 55879699586, Radićeva 13, 51300 Delnice</derivirana_varijabla>
  </DomainObject.Predmet.StrankaFormatedWithAdressOIB>
  <DomainObject.Predmet.StrankaWithAdress>
    <izvorni_sadrzaj>AMVE KRK d.o.o.  Delnice Radićeva 13,51300 Delnice</izvorni_sadrzaj>
    <derivirana_varijabla naziv="DomainObject.Predmet.StrankaWithAdress_1">AMVE KRK d.o.o.  Delnice Radićeva 13,51300 Delnice</derivirana_varijabla>
  </DomainObject.Predmet.StrankaWithAdress>
  <DomainObject.Predmet.StrankaWithAdressOIB>
    <izvorni_sadrzaj>AMVE KRK d.o.o.  Delnice, OIB 55879699586, Radićeva 13,51300 Delnice</izvorni_sadrzaj>
    <derivirana_varijabla naziv="DomainObject.Predmet.StrankaWithAdressOIB_1">AMVE KRK d.o.o.  Delnice, OIB 55879699586, Radićeva 13,51300 Delnice</derivirana_varijabla>
  </DomainObject.Predmet.StrankaWithAdressOIB>
  <DomainObject.Predmet.StrankaNazivFormated>
    <izvorni_sadrzaj>AMVE KRK d.o.o.  Delnice</izvorni_sadrzaj>
    <derivirana_varijabla naziv="DomainObject.Predmet.StrankaNazivFormated_1">AMVE KRK d.o.o.  Delnice</derivirana_varijabla>
  </DomainObject.Predmet.StrankaNazivFormated>
  <DomainObject.Predmet.StrankaNazivFormatedOIB>
    <izvorni_sadrzaj>AMVE KRK d.o.o.  Delnice, OIB 55879699586</izvorni_sadrzaj>
    <derivirana_varijabla naziv="DomainObject.Predmet.StrankaNazivFormatedOIB_1">AMVE KRK d.o.o.  Delnice, OIB 55879699586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AMVE KRK d.o.o.  Delnice</item>
    </izvorni_sadrzaj>
    <derivirana_varijabla naziv="DomainObject.Predmet.StrankaListFormated_1">
      <item>AMVE KRK d.o.o.  Delnice</item>
    </derivirana_varijabla>
  </DomainObject.Predmet.StrankaListFormated>
  <DomainObject.Predmet.StrankaListFormatedOIB>
    <izvorni_sadrzaj>
      <item>AMVE KRK d.o.o.  Delnice, OIB 55879699586</item>
    </izvorni_sadrzaj>
    <derivirana_varijabla naziv="DomainObject.Predmet.StrankaListFormatedOIB_1">
      <item>AMVE KRK d.o.o.  Delnice, OIB 55879699586</item>
    </derivirana_varijabla>
  </DomainObject.Predmet.StrankaListFormatedOIB>
  <DomainObject.Predmet.StrankaListFormatedWithAdress>
    <izvorni_sadrzaj>
      <item>AMVE KRK d.o.o.  Delnice, Radićeva 13, 51300 Delnice</item>
    </izvorni_sadrzaj>
    <derivirana_varijabla naziv="DomainObject.Predmet.StrankaListFormatedWithAdress_1">
      <item>AMVE KRK d.o.o.  Delnice, Radićeva 13, 51300 Delnice</item>
    </derivirana_varijabla>
  </DomainObject.Predmet.StrankaListFormatedWithAdress>
  <DomainObject.Predmet.StrankaListFormatedWithAdressOIB>
    <izvorni_sadrzaj>
      <item>AMVE KRK d.o.o.  Delnice, OIB 55879699586, Radićeva 13, 51300 Delnice</item>
    </izvorni_sadrzaj>
    <derivirana_varijabla naziv="DomainObject.Predmet.StrankaListFormatedWithAdressOIB_1">
      <item>AMVE KRK d.o.o.  Delnice, OIB 55879699586, Radićeva 13, 51300 Delnice</item>
    </derivirana_varijabla>
  </DomainObject.Predmet.StrankaListFormatedWithAdressOIB>
  <DomainObject.Predmet.StrankaListNazivFormated>
    <izvorni_sadrzaj>
      <item>AMVE KRK d.o.o.  Delnice</item>
    </izvorni_sadrzaj>
    <derivirana_varijabla naziv="DomainObject.Predmet.StrankaListNazivFormated_1">
      <item>AMVE KRK d.o.o.  Delnice</item>
    </derivirana_varijabla>
  </DomainObject.Predmet.StrankaListNazivFormated>
  <DomainObject.Predmet.StrankaListNazivFormatedOIB>
    <izvorni_sadrzaj>
      <item>AMVE KRK d.o.o.  Delnice, OIB 55879699586</item>
    </izvorni_sadrzaj>
    <derivirana_varijabla naziv="DomainObject.Predmet.StrankaListNazivFormatedOIB_1">
      <item>AMVE KRK d.o.o.  Delnice, OIB 55879699586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Bariša Pavičić</item>
      <item>Ivo Pavliček</item>
      <item>Odvjetničko društvo PAVLIČEK i ERGARAC javno trgovačko društvo</item>
      <item>Irena Kelava</item>
      <item>Goran Jujnović Lučić</item>
    </izvorni_sadrzaj>
    <derivirana_varijabla naziv="DomainObject.Predmet.OstaliListFormated_1">
      <item>Bariša Pavičić</item>
      <item>Ivo Pavliček</item>
      <item>Odvjetničko društvo PAVLIČEK i ERGARAC javno trgovačko društvo</item>
      <item>Irena Kelava</item>
      <item>Goran Jujnović Lučić</item>
    </derivirana_varijabla>
  </DomainObject.Predmet.OstaliListFormated>
  <DomainObject.Predmet.OstaliListFormatedOIB>
    <izvorni_sadrzaj>
      <item>Bariša Pavičić, OIB 54280025302</item>
      <item>Ivo Pavliček, OIB 15384877980</item>
      <item>Odvjetničko društvo PAVLIČEK i ERGARAC javno trgovačko društvo, OIB 97961071719</item>
      <item>Irena Kelava, OIB 65378158056</item>
      <item>Goran Jujnović Lučić, OIB 62461289936</item>
    </izvorni_sadrzaj>
    <derivirana_varijabla naziv="DomainObject.Predmet.OstaliListFormatedOIB_1">
      <item>Bariša Pavičić, OIB 54280025302</item>
      <item>Ivo Pavliček, OIB 15384877980</item>
      <item>Odvjetničko društvo PAVLIČEK i ERGARAC javno trgovačko društvo, OIB 97961071719</item>
      <item>Irena Kelava, OIB 65378158056</item>
      <item>Goran Jujnović Lučić, OIB 62461289936</item>
    </derivirana_varijabla>
  </DomainObject.Predmet.OstaliListFormatedOIB>
  <DomainObject.Predmet.OstaliListFormatedWithAdress>
    <izvorni_sadrzaj>
      <item>Bariša Pavičić, Petra i Tome Erdody 12, 10000 Zagreb</item>
      <item>Ivo Pavliček, Stanka Vraza 15, 42000 Varaždin</item>
      <item>Odvjetničko društvo PAVLIČEK i ERGARAC javno trgovačko društvo, Vatroslava Lisinskog 6, 42000 Varaždin</item>
      <item>Irena Kelava, Gredička 23, 10000 Zagreb</item>
      <item>Goran Jujnović Lučić, Strojarska cesta 20/XXII, 10000 Zagreb</item>
    </izvorni_sadrzaj>
    <derivirana_varijabla naziv="DomainObject.Predmet.OstaliListFormatedWithAdress_1">
      <item>Bariša Pavičić, Petra i Tome Erdody 12, 10000 Zagreb</item>
      <item>Ivo Pavliček, Stanka Vraza 15, 42000 Varaždin</item>
      <item>Odvjetničko društvo PAVLIČEK i ERGARAC javno trgovačko društvo, Vatroslava Lisinskog 6, 42000 Varaždin</item>
      <item>Irena Kelava, Gredička 23, 10000 Zagreb</item>
      <item>Goran Jujnović Lučić, Strojarska cesta 20/XXII, 10000 Zagreb</item>
    </derivirana_varijabla>
  </DomainObject.Predmet.OstaliListFormatedWithAdress>
  <DomainObject.Predmet.OstaliListFormatedWithAdressOIB>
    <izvorni_sadrzaj>
      <item>Bariša Pavičić, OIB 54280025302, Petra i Tome Erdody 12, 10000 Zagreb</item>
      <item>Ivo Pavliček, OIB 15384877980, Stanka Vraza 15, 42000 Varaždin</item>
      <item>Odvjetničko društvo PAVLIČEK i ERGARAC javno trgovačko društvo, OIB 97961071719, Vatroslava Lisinskog 6, 42000 Varaždin</item>
      <item>Irena Kelava, OIB 65378158056, Gredička 23, 10000 Zagreb</item>
      <item>Goran Jujnović Lučić, OIB 62461289936, Strojarska cesta 20/XXII, 10000 Zagreb</item>
    </izvorni_sadrzaj>
    <derivirana_varijabla naziv="DomainObject.Predmet.OstaliListFormatedWithAdressOIB_1">
      <item>Bariša Pavičić, OIB 54280025302, Petra i Tome Erdody 12, 10000 Zagreb</item>
      <item>Ivo Pavliček, OIB 15384877980, Stanka Vraza 15, 42000 Varaždin</item>
      <item>Odvjetničko društvo PAVLIČEK i ERGARAC javno trgovačko društvo, OIB 97961071719, Vatroslava Lisinskog 6, 42000 Varaždin</item>
      <item>Irena Kelava, OIB 65378158056, Gredička 23, 10000 Zagreb</item>
      <item>Goran Jujnović Lučić, OIB 62461289936, Strojarska cesta 20/XXII, 10000 Zagreb</item>
    </derivirana_varijabla>
  </DomainObject.Predmet.OstaliListFormatedWithAdressOIB>
  <DomainObject.Predmet.OstaliListNazivFormated>
    <izvorni_sadrzaj>
      <item>Bariša Pavičić</item>
      <item>Ivo Pavliček</item>
      <item>Odvjetničko društvo PAVLIČEK i ERGARAC javno trgovačko društvo</item>
      <item>Irena Kelava</item>
      <item>Goran Jujnović Lučić</item>
    </izvorni_sadrzaj>
    <derivirana_varijabla naziv="DomainObject.Predmet.OstaliListNazivFormated_1">
      <item>Bariša Pavičić</item>
      <item>Ivo Pavliček</item>
      <item>Odvjetničko društvo PAVLIČEK i ERGARAC javno trgovačko društvo</item>
      <item>Irena Kelava</item>
      <item>Goran Jujnović Lučić</item>
    </derivirana_varijabla>
  </DomainObject.Predmet.OstaliListNazivFormated>
  <DomainObject.Predmet.OstaliListNazivFormatedOIB>
    <izvorni_sadrzaj>
      <item>Bariša Pavičić, OIB 54280025302</item>
      <item>Ivo Pavliček, OIB 15384877980</item>
      <item>Odvjetničko društvo PAVLIČEK i ERGARAC javno trgovačko društvo, OIB 97961071719</item>
      <item>Irena Kelava, OIB 65378158056</item>
      <item>Goran Jujnović Lučić, OIB 62461289936</item>
    </izvorni_sadrzaj>
    <derivirana_varijabla naziv="DomainObject.Predmet.OstaliListNazivFormatedOIB_1">
      <item>Bariša Pavičić, OIB 54280025302</item>
      <item>Ivo Pavliček, OIB 15384877980</item>
      <item>Odvjetničko društvo PAVLIČEK i ERGARAC javno trgovačko društvo, OIB 97961071719</item>
      <item>Irena Kelava, OIB 65378158056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veljače 2021.</izvorni_sadrzaj>
    <derivirana_varijabla naziv="DomainObject.Datum_1">19. veljače 2021.</derivirana_varijabla>
  </DomainObject.Datum>
  <DomainObject.PoslovniBrojDokumenta>
    <izvorni_sadrzaj>St-182/2020-59</izvorni_sadrzaj>
    <derivirana_varijabla naziv="DomainObject.PoslovniBrojDokumenta_1">St-182/2020-59</derivirana_varijabla>
  </DomainObject.PoslovniBrojDokumenta>
  <DomainObject.Predmet.StrankaIDrugi>
    <izvorni_sadrzaj>AMVE KRK d.o.o.  Delnice</izvorni_sadrzaj>
    <derivirana_varijabla naziv="DomainObject.Predmet.StrankaIDrugi_1">AMVE KRK d.o.o.  Delnice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AMVE KRK d.o.o.  Delnice, OIB 55879699586, Radićeva 13, 51300 Delnice</izvorni_sadrzaj>
    <derivirana_varijabla naziv="DomainObject.Predmet.StrankaIDrugiAdressOIB_1">AMVE KRK d.o.o.  Delnice, OIB 55879699586, Radićeva 13, 51300 Delnice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AMVE KRK d.o.o.  Delnice</item>
      <item>Bariša Pavičić</item>
      <item>Ivo Pavliček</item>
      <item>Odvjetničko društvo PAVLIČEK i ERGARAC javno trgovačko društvo</item>
      <item>Irena Kelava</item>
      <item>Goran Jujnović Lučić</item>
    </izvorni_sadrzaj>
    <derivirana_varijabla naziv="DomainObject.Predmet.SudioniciListNaziv_1">
      <item>AMVE KRK d.o.o.  Delnice</item>
      <item>Bariša Pavičić</item>
      <item>Ivo Pavliček</item>
      <item>Odvjetničko društvo PAVLIČEK i ERGARAC javno trgovačko društvo</item>
      <item>Irena Kelava</item>
      <item>Goran Jujnović Lučić</item>
    </derivirana_varijabla>
  </DomainObject.Predmet.SudioniciListNaziv>
  <DomainObject.Predmet.SudioniciListAdressOIB>
    <izvorni_sadrzaj>
      <item>AMVE KRK d.o.o.  Delnice, OIB 55879699586, Radićeva 13,51300 Delnice</item>
      <item>Bariša Pavičić, OIB 54280025302, Petra i Tome Erdody 12,10000 Zagreb</item>
      <item>Ivo Pavliček, OIB 15384877980, Stanka Vraza 15,42000 Varaždin</item>
      <item>Odvjetničko društvo PAVLIČEK i ERGARAC javno trgovačko društvo, OIB 97961071719, Vatroslava Lisinskog 6,42000 Varaždin</item>
      <item>Irena Kelava, OIB 65378158056, Gredička 23,10000 Zagreb</item>
      <item>Goran Jujnović Lučić, OIB 62461289936, Strojarska cesta 20/XXII,10000 Zagreb</item>
    </izvorni_sadrzaj>
    <derivirana_varijabla naziv="DomainObject.Predmet.SudioniciListAdressOIB_1">
      <item>AMVE KRK d.o.o.  Delnice, OIB 55879699586, Radićeva 13,51300 Delnice</item>
      <item>Bariša Pavičić, OIB 54280025302, Petra i Tome Erdody 12,10000 Zagreb</item>
      <item>Ivo Pavliček, OIB 15384877980, Stanka Vraza 15,42000 Varaždin</item>
      <item>Odvjetničko društvo PAVLIČEK i ERGARAC javno trgovačko društvo, OIB 97961071719, Vatroslava Lisinskog 6,42000 Varaždin</item>
      <item>Irena Kelava, OIB 65378158056, Gredička 23,10000 Zagreb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55879699586</item>
      <item>, OIB 54280025302</item>
      <item>, OIB 15384877980</item>
      <item>, OIB 97961071719</item>
      <item>, OIB 65378158056</item>
      <item>, OIB 62461289936</item>
    </izvorni_sadrzaj>
    <derivirana_varijabla naziv="DomainObject.Predmet.SudioniciListNazivOIB_1">
      <item>, OIB 55879699586</item>
      <item>, OIB 54280025302</item>
      <item>, OIB 15384877980</item>
      <item>, OIB 97961071719</item>
      <item>, OIB 65378158056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travnja 2020.</izvorni_sadrzaj>
    <derivirana_varijabla naziv="DomainObject.Predmet.DatumPocetkaProcesa_1">17.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6AC44-750C-4F5A-83A0-FEAB3BBCFE7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10</properties:Pages>
  <properties:Words>3884</properties:Words>
  <properties:Characters>22155</properties:Characters>
  <properties:Lines>846</properties:Lines>
  <properties:Paragraphs>382</properties:Paragraphs>
  <properties:TotalTime>45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26311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2021-02-04T09:34:00Z</dcterms:created>
  <dc:creator>stecaj</dc:creator>
  <cp:lastModifiedBy>Dajana Jurković</cp:lastModifiedBy>
  <cp:lastPrinted>2021-02-19T07:58:00Z</cp:lastPrinted>
  <dcterms:modified xmlns:xsi="http://www.w3.org/2001/XMLSchema-instance" xsi:type="dcterms:W3CDTF">2021-02-19T09:13:00Z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St-182/2020-59 / Zapisnik - Ročište za glasovanje o planu restrukturiranja (182,2020 glasovanje o planu 19.2.2021..docx)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10</vt:i4>
  </prop:property>
</prop:Properties>
</file>